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7B9F86F" w14:textId="725B91CC" w:rsidR="00153B5A" w:rsidRDefault="00153B5A" w:rsidP="00153B5A">
      <w:pPr>
        <w:pStyle w:val="1Ttel"/>
        <w:jc w:val="center"/>
      </w:pPr>
      <w:bookmarkStart w:id="0" w:name="_GoBack"/>
      <w:bookmarkEnd w:id="0"/>
      <w:r>
        <w:t>Blütenaufgabe: Aktivitäten zu Variablentermen</w:t>
      </w:r>
    </w:p>
    <w:p w14:paraId="3676529B" w14:textId="3DF53486" w:rsidR="002A0385" w:rsidRPr="003C578D" w:rsidRDefault="006256AE" w:rsidP="003C578D"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80C6434" wp14:editId="2EC32D36">
                <wp:simplePos x="0" y="0"/>
                <wp:positionH relativeFrom="column">
                  <wp:posOffset>-24765</wp:posOffset>
                </wp:positionH>
                <wp:positionV relativeFrom="paragraph">
                  <wp:posOffset>636905</wp:posOffset>
                </wp:positionV>
                <wp:extent cx="9301480" cy="11882120"/>
                <wp:effectExtent l="0" t="0" r="20320" b="5080"/>
                <wp:wrapThrough wrapText="bothSides">
                  <wp:wrapPolygon edited="0">
                    <wp:start x="0" y="0"/>
                    <wp:lineTo x="0" y="15283"/>
                    <wp:lineTo x="3480" y="15514"/>
                    <wp:lineTo x="0" y="15607"/>
                    <wp:lineTo x="0" y="19993"/>
                    <wp:lineTo x="7668" y="20686"/>
                    <wp:lineTo x="7668" y="20732"/>
                    <wp:lineTo x="9496" y="21425"/>
                    <wp:lineTo x="10145" y="21563"/>
                    <wp:lineTo x="10204" y="21563"/>
                    <wp:lineTo x="10794" y="21563"/>
                    <wp:lineTo x="10971" y="21425"/>
                    <wp:lineTo x="13271" y="20686"/>
                    <wp:lineTo x="21588" y="19993"/>
                    <wp:lineTo x="21588" y="18654"/>
                    <wp:lineTo x="17341" y="18469"/>
                    <wp:lineTo x="21588" y="18285"/>
                    <wp:lineTo x="21588" y="12005"/>
                    <wp:lineTo x="17223" y="11728"/>
                    <wp:lineTo x="16516" y="11590"/>
                    <wp:lineTo x="13153" y="11082"/>
                    <wp:lineTo x="21588" y="11082"/>
                    <wp:lineTo x="21588" y="7665"/>
                    <wp:lineTo x="12977" y="7388"/>
                    <wp:lineTo x="21588" y="7295"/>
                    <wp:lineTo x="21588" y="2216"/>
                    <wp:lineTo x="15749" y="2216"/>
                    <wp:lineTo x="21588" y="1985"/>
                    <wp:lineTo x="21588" y="0"/>
                    <wp:lineTo x="0" y="0"/>
                  </wp:wrapPolygon>
                </wp:wrapThrough>
                <wp:docPr id="28" name="Gruppierung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01480" cy="11882120"/>
                          <a:chOff x="0" y="0"/>
                          <a:chExt cx="9301480" cy="11882470"/>
                        </a:xfrm>
                      </wpg:grpSpPr>
                      <pic:pic xmlns:pic="http://schemas.openxmlformats.org/drawingml/2006/picture">
                        <pic:nvPicPr>
                          <pic:cNvPr id="1" name="Bild 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alphaModFix amt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72055" y="315310"/>
                            <a:ext cx="6791960" cy="11567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Textfeld 2"/>
                        <wps:cNvSpPr txBox="1"/>
                        <wps:spPr>
                          <a:xfrm>
                            <a:off x="0" y="8623230"/>
                            <a:ext cx="5034280" cy="2350770"/>
                          </a:xfrm>
                          <a:prstGeom prst="rect">
                            <a:avLst/>
                          </a:prstGeom>
                          <a:noFill/>
                          <a:ln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3E05259" w14:textId="382A504A" w:rsidR="0010642F" w:rsidRPr="002A0385" w:rsidRDefault="0010642F" w:rsidP="0010642F">
                              <w:pPr>
                                <w:pStyle w:val="3berschrift"/>
                              </w:pPr>
                              <w:r w:rsidRPr="002A0385">
                                <w:t xml:space="preserve">Aufgabe </w:t>
                              </w:r>
                              <w:r w:rsidR="009F76D7">
                                <w:t>1</w:t>
                              </w:r>
                              <w:r w:rsidRPr="002A0385">
                                <w:t xml:space="preserve"> – Terme und ihr Aufbau</w:t>
                              </w:r>
                            </w:p>
                            <w:p w14:paraId="3FC3E557" w14:textId="07642550" w:rsidR="0010642F" w:rsidRPr="002A0385" w:rsidRDefault="0010642F" w:rsidP="0010642F">
                              <w:r w:rsidRPr="002A0385">
                                <w:t>Begründen Sie, welche der folgenden Zeichenketten keinen Term darstellt</w:t>
                              </w:r>
                              <w:r w:rsidR="00847FD8">
                                <w:t>.</w:t>
                              </w:r>
                              <w:r w:rsidRPr="002A0385">
                                <w:t xml:space="preserve"> Zerlegen Sie die Zeichenketten, die Sie als Terme identifiziert haben</w:t>
                              </w:r>
                              <w:r w:rsidR="00847FD8">
                                <w:t>,</w:t>
                              </w:r>
                              <w:r w:rsidRPr="002A0385">
                                <w:t xml:space="preserve"> mit einem </w:t>
                              </w:r>
                              <w:proofErr w:type="spellStart"/>
                              <w:r w:rsidRPr="002A0385">
                                <w:t>Termbaum</w:t>
                              </w:r>
                              <w:proofErr w:type="spellEnd"/>
                              <w:r w:rsidRPr="002A0385">
                                <w:t xml:space="preserve"> in ihre Teilterme.</w:t>
                              </w:r>
                            </w:p>
                            <w:p w14:paraId="59421F9C" w14:textId="77777777" w:rsidR="0010642F" w:rsidRPr="002A0385" w:rsidRDefault="0010642F" w:rsidP="0010642F"/>
                            <w:tbl>
                              <w:tblPr>
                                <w:tblStyle w:val="Tabellenraster"/>
                                <w:tblW w:w="0" w:type="auto"/>
                                <w:tblInd w:w="59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067"/>
                                <w:gridCol w:w="2983"/>
                                <w:gridCol w:w="2168"/>
                              </w:tblGrid>
                              <w:tr w:rsidR="006256AE" w:rsidRPr="002A0385" w14:paraId="685E37BF" w14:textId="77777777" w:rsidTr="0010642F">
                                <w:tc>
                                  <w:tcPr>
                                    <w:tcW w:w="2076" w:type="dxa"/>
                                  </w:tcPr>
                                  <w:p w14:paraId="58C377D1" w14:textId="77777777" w:rsidR="0010642F" w:rsidRPr="002A0385" w:rsidRDefault="0010642F" w:rsidP="003D13B5">
                                    <w:pPr>
                                      <w:jc w:val="center"/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a- 3+ - 7</m:t>
                                        </m:r>
                                      </m:oMath>
                                    </m:oMathPara>
                                  </w:p>
                                </w:tc>
                                <w:tc>
                                  <w:tcPr>
                                    <w:tcW w:w="2999" w:type="dxa"/>
                                  </w:tcPr>
                                  <w:p w14:paraId="5DD86617" w14:textId="77777777" w:rsidR="0010642F" w:rsidRPr="002A0385" w:rsidRDefault="0010642F" w:rsidP="003D13B5">
                                    <w:pPr>
                                      <w:jc w:val="center"/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bert</m:t>
                                        </m:r>
                                      </m:oMath>
                                    </m:oMathPara>
                                  </w:p>
                                </w:tc>
                                <w:tc>
                                  <w:tcPr>
                                    <w:tcW w:w="2181" w:type="dxa"/>
                                  </w:tcPr>
                                  <w:p w14:paraId="51D1600A" w14:textId="77777777" w:rsidR="0010642F" w:rsidRPr="002A0385" w:rsidRDefault="0010642F" w:rsidP="003D13B5">
                                    <w:pPr>
                                      <w:jc w:val="center"/>
                                    </w:pPr>
                                    <w:r w:rsidRPr="002A0385">
                                      <w:t>1</w:t>
                                    </w:r>
                                  </w:p>
                                </w:tc>
                              </w:tr>
                              <w:tr w:rsidR="006256AE" w:rsidRPr="002A0385" w14:paraId="698D9B7F" w14:textId="77777777" w:rsidTr="0010642F">
                                <w:trPr>
                                  <w:trHeight w:val="232"/>
                                </w:trPr>
                                <w:tc>
                                  <w:tcPr>
                                    <w:tcW w:w="2076" w:type="dxa"/>
                                  </w:tcPr>
                                  <w:p w14:paraId="018D8B9C" w14:textId="77777777" w:rsidR="0010642F" w:rsidRPr="002A0385" w:rsidRDefault="0010642F" w:rsidP="003D13B5">
                                    <w:pPr>
                                      <w:jc w:val="center"/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b(4x+2y)</m:t>
                                        </m:r>
                                      </m:oMath>
                                    </m:oMathPara>
                                  </w:p>
                                </w:tc>
                                <w:tc>
                                  <w:tcPr>
                                    <w:tcW w:w="2999" w:type="dxa"/>
                                  </w:tcPr>
                                  <w:p w14:paraId="2E317E65" w14:textId="77777777" w:rsidR="0010642F" w:rsidRPr="002A0385" w:rsidRDefault="00263E2E" w:rsidP="003D13B5">
                                    <w:pPr>
                                      <w:jc w:val="center"/>
                                    </w:pPr>
                                    <m:oMathPara>
                                      <m:oMath>
                                        <m:d>
                                          <m:d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d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3+(-7</m:t>
                                            </m:r>
                                          </m:e>
                                        </m:d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)=a</m:t>
                                        </m:r>
                                      </m:oMath>
                                    </m:oMathPara>
                                  </w:p>
                                </w:tc>
                                <w:tc>
                                  <w:tcPr>
                                    <w:tcW w:w="2181" w:type="dxa"/>
                                  </w:tcPr>
                                  <w:p w14:paraId="3BCAAE4D" w14:textId="77777777" w:rsidR="0010642F" w:rsidRPr="002A0385" w:rsidRDefault="0010642F" w:rsidP="003D13B5">
                                    <w:pPr>
                                      <w:jc w:val="center"/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A+b+c</m:t>
                                        </m:r>
                                      </m:oMath>
                                    </m:oMathPara>
                                  </w:p>
                                </w:tc>
                              </w:tr>
                            </w:tbl>
                            <w:p w14:paraId="78933F49" w14:textId="3179080B" w:rsidR="0010642F" w:rsidRDefault="0010642F" w:rsidP="0010642F"/>
                            <w:p w14:paraId="43EFBFCA" w14:textId="0B36558E" w:rsidR="0010642F" w:rsidRDefault="0010642F" w:rsidP="0010642F">
                              <w:r>
                                <w:t xml:space="preserve">Begründen Sie, dass auch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e>
                                </m:rad>
                              </m:oMath>
                              <w:r>
                                <w:t xml:space="preserve"> ein Term ist und zeichnen Sie den Termbaum.</w:t>
                              </w:r>
                            </w:p>
                            <w:p w14:paraId="51371E86" w14:textId="19128523" w:rsidR="0010642F" w:rsidRDefault="0010642F">
                              <w:r>
                                <w:t xml:space="preserve">Überlegen Sie, welche Schwierigkeiten </w:t>
                              </w:r>
                              <w:proofErr w:type="spellStart"/>
                              <w:r>
                                <w:t>SuS</w:t>
                              </w:r>
                              <w:proofErr w:type="spellEnd"/>
                              <w:r>
                                <w:t xml:space="preserve"> bei dieser Aufgabe haben könnten.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3" name="Textfeld 3"/>
                        <wps:cNvSpPr txBox="1"/>
                        <wps:spPr>
                          <a:xfrm>
                            <a:off x="5486400" y="10279117"/>
                            <a:ext cx="3815080" cy="688340"/>
                          </a:xfrm>
                          <a:prstGeom prst="rect">
                            <a:avLst/>
                          </a:prstGeom>
                          <a:noFill/>
                          <a:ln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2BD7DA" w14:textId="77777777" w:rsidR="009F76D7" w:rsidRPr="002A0385" w:rsidRDefault="009F76D7" w:rsidP="009F76D7">
                              <w:pPr>
                                <w:pStyle w:val="3berschrift"/>
                              </w:pPr>
                              <w:r w:rsidRPr="002A0385">
                                <w:t>Aufgabe 2 - Generalisier</w:t>
                              </w:r>
                              <w:r>
                                <w:t>en</w:t>
                              </w:r>
                            </w:p>
                            <w:p w14:paraId="29CC711C" w14:textId="3243FEEA" w:rsidR="009F76D7" w:rsidRDefault="009F76D7">
                              <w:r w:rsidRPr="002A0385">
                                <w:t xml:space="preserve">Bearbeiten Sie die </w:t>
                              </w:r>
                              <w:r>
                                <w:t>Aufgabe 15 auf Seite 210 in der m</w:t>
                              </w:r>
                              <w:r w:rsidRPr="002A0385">
                                <w:t>athewerkstatt 7</w:t>
                              </w:r>
                              <w:r>
                                <w:t xml:space="preserve"> (Ausgabe NRW)</w:t>
                              </w:r>
                              <w:r w:rsidRPr="002A0385"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feld 6"/>
                        <wps:cNvSpPr txBox="1"/>
                        <wps:spPr>
                          <a:xfrm>
                            <a:off x="5486400" y="6621517"/>
                            <a:ext cx="3815080" cy="3423285"/>
                          </a:xfrm>
                          <a:prstGeom prst="rect">
                            <a:avLst/>
                          </a:prstGeom>
                          <a:noFill/>
                          <a:ln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00EB55" w14:textId="77777777" w:rsidR="009F76D7" w:rsidRPr="002A0385" w:rsidRDefault="009F76D7" w:rsidP="009F76D7">
                              <w:pPr>
                                <w:pStyle w:val="3berschrift"/>
                              </w:pPr>
                              <w:r w:rsidRPr="002A0385">
                                <w:t>Aufgabe 3 – Umkehrung der Generalisierung</w:t>
                              </w:r>
                            </w:p>
                            <w:p w14:paraId="5A50EA2D" w14:textId="71FAB06E" w:rsidR="009F76D7" w:rsidRPr="002A0385" w:rsidRDefault="009F76D7" w:rsidP="009F76D7">
                              <w:r w:rsidRPr="002A0385">
                                <w:t xml:space="preserve">Der Term 3n + 1 </w:t>
                              </w:r>
                              <w:r>
                                <w:t>beschreibt den unten</w:t>
                              </w:r>
                              <w:r w:rsidRPr="002A0385">
                                <w:t xml:space="preserve"> dargestellten Flächeninhalt. Die Darstellung ist schon generalisiert. Zeichnen Sie passende Einzelfälle (1 Einheit = 1cm) für die Fälle n = 1, n = 2, n =3. </w:t>
                              </w:r>
                            </w:p>
                            <w:p w14:paraId="150EF06D" w14:textId="394F6D5D" w:rsidR="009F76D7" w:rsidRDefault="009F76D7">
                              <w:r w:rsidRPr="002A0385">
                                <w:t>Überlegen Sie anschließend, was sich Schülerinnen und Schüler unter dem n in der rechten Zeichnung vorstellen sollten.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Bild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8" t="18679" r="-1848" b="-389"/>
                          <a:stretch/>
                        </pic:blipFill>
                        <pic:spPr bwMode="auto">
                          <a:xfrm>
                            <a:off x="6400800" y="8119242"/>
                            <a:ext cx="1960245" cy="1900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" name="Textfeld 7"/>
                        <wps:cNvSpPr txBox="1"/>
                        <wps:spPr>
                          <a:xfrm>
                            <a:off x="0" y="4445614"/>
                            <a:ext cx="5029200" cy="3942080"/>
                          </a:xfrm>
                          <a:prstGeom prst="rect">
                            <a:avLst/>
                          </a:prstGeom>
                          <a:noFill/>
                          <a:ln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5ABD3F" w14:textId="77777777" w:rsidR="003C797C" w:rsidRPr="002A0385" w:rsidRDefault="003C797C" w:rsidP="003C797C">
                              <w:pPr>
                                <w:pStyle w:val="3berschrift"/>
                              </w:pPr>
                              <w:r w:rsidRPr="002A0385">
                                <w:t>Aufgabe 4 – Gleich und doch nicht gleich</w:t>
                              </w:r>
                            </w:p>
                            <w:p w14:paraId="0E1ADCBA" w14:textId="77777777" w:rsidR="003C797C" w:rsidRPr="002A0385" w:rsidRDefault="003C797C" w:rsidP="003C797C">
                              <w:r w:rsidRPr="002A0385">
                                <w:t>Der Term 3n + 1 beschreibt auch eine Folge von Streichholzmustern. Die Variable n steht hier für die Anzahl der Kästchen, der Term gibt die Anzahl der benötigten Streichhölzer für n Kästchen an.</w:t>
                              </w:r>
                            </w:p>
                            <w:p w14:paraId="0A433F7C" w14:textId="36825EBB" w:rsidR="003C797C" w:rsidRDefault="003C797C" w:rsidP="003C797C">
                              <w:r w:rsidRPr="002A0385">
                                <w:t>Überlegen Sie, worin der Unterschied zum Term 3n + 1 aus Aufgabe 3 besteht. Überlegen Sie, wie Schülerinnen und Schüler argumentieren könnten, um den Unterschied zu erk</w:t>
                              </w:r>
                              <w:r>
                                <w:t>l</w:t>
                              </w:r>
                              <w:r w:rsidRPr="002A0385">
                                <w:t>ären.</w:t>
                              </w:r>
                            </w:p>
                            <w:tbl>
                              <w:tblPr>
                                <w:tblStyle w:val="Tabellenraster"/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773"/>
                                <w:gridCol w:w="2619"/>
                                <w:gridCol w:w="3415"/>
                              </w:tblGrid>
                              <w:tr w:rsidR="00E613C3" w:rsidRPr="002A0385" w14:paraId="303B85FE" w14:textId="77777777" w:rsidTr="003D13B5">
                                <w:trPr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50E71FFC" w14:textId="77777777" w:rsidR="003C797C" w:rsidRPr="002A0385" w:rsidRDefault="003C797C" w:rsidP="003D13B5">
                                    <w:pPr>
                                      <w:jc w:val="center"/>
                                      <w:rPr>
                                        <w:rFonts w:ascii="Calibri" w:hAnsi="Calibri"/>
                                        <w:b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  <w:b/>
                                      </w:rPr>
                                      <w:t>Kästchenanzahl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4DC2D944" w14:textId="77777777" w:rsidR="003C797C" w:rsidRPr="002A0385" w:rsidRDefault="003C797C" w:rsidP="003D13B5">
                                    <w:pPr>
                                      <w:jc w:val="center"/>
                                      <w:rPr>
                                        <w:rFonts w:ascii="Calibri" w:hAnsi="Calibri"/>
                                        <w:b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  <w:b/>
                                      </w:rPr>
                                      <w:t>Bild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4715F3EC" w14:textId="77777777" w:rsidR="003C797C" w:rsidRPr="002A0385" w:rsidRDefault="003C797C" w:rsidP="003D13B5">
                                    <w:pPr>
                                      <w:jc w:val="center"/>
                                      <w:rPr>
                                        <w:rFonts w:ascii="Calibri" w:hAnsi="Calibri"/>
                                        <w:b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  <w:b/>
                                      </w:rPr>
                                      <w:t>Anzahl der benötigten Streichhölzer</w:t>
                                    </w:r>
                                  </w:p>
                                </w:tc>
                              </w:tr>
                              <w:tr w:rsidR="00E613C3" w:rsidRPr="002A0385" w14:paraId="64E7133D" w14:textId="77777777" w:rsidTr="003D13B5">
                                <w:trPr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76903245" w14:textId="77777777" w:rsidR="003C797C" w:rsidRPr="002A0385" w:rsidRDefault="003C797C" w:rsidP="003D13B5">
                                    <w:pPr>
                                      <w:jc w:val="center"/>
                                      <w:rPr>
                                        <w:rFonts w:ascii="Calibri" w:hAnsi="Calibri"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14E56878" w14:textId="77777777" w:rsidR="003C797C" w:rsidRPr="002A0385" w:rsidRDefault="003C797C" w:rsidP="003D13B5">
                                    <w:pPr>
                                      <w:rPr>
                                        <w:rFonts w:ascii="Calibri" w:hAnsi="Calibri"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  <w:noProof/>
                                      </w:rPr>
                                      <w:drawing>
                                        <wp:inline distT="0" distB="0" distL="0" distR="0" wp14:anchorId="02A98451" wp14:editId="3C45B71F">
                                          <wp:extent cx="576000" cy="576000"/>
                                          <wp:effectExtent l="0" t="0" r="8255" b="8255"/>
                                          <wp:docPr id="25" name="Bild 2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576000" cy="576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3FE5908C" w14:textId="77777777" w:rsidR="003C797C" w:rsidRPr="002A0385" w:rsidRDefault="003C797C" w:rsidP="003D13B5">
                                    <w:pPr>
                                      <w:jc w:val="center"/>
                                      <w:rPr>
                                        <w:rFonts w:ascii="Calibri" w:hAnsi="Calibri"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</w:rPr>
                                      <w:t>4</w:t>
                                    </w:r>
                                  </w:p>
                                </w:tc>
                              </w:tr>
                              <w:tr w:rsidR="00E613C3" w:rsidRPr="002A0385" w14:paraId="304944DC" w14:textId="77777777" w:rsidTr="003D13B5">
                                <w:trPr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0FD9F6D6" w14:textId="77777777" w:rsidR="003C797C" w:rsidRPr="002A0385" w:rsidRDefault="003C797C" w:rsidP="003D13B5">
                                    <w:pPr>
                                      <w:jc w:val="center"/>
                                      <w:rPr>
                                        <w:rFonts w:ascii="Calibri" w:hAnsi="Calibri"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37DF23E5" w14:textId="77777777" w:rsidR="003C797C" w:rsidRPr="002A0385" w:rsidRDefault="003C797C" w:rsidP="003D13B5">
                                    <w:pPr>
                                      <w:rPr>
                                        <w:rFonts w:ascii="Calibri" w:hAnsi="Calibri"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  <w:noProof/>
                                      </w:rPr>
                                      <w:drawing>
                                        <wp:inline distT="0" distB="0" distL="0" distR="0" wp14:anchorId="598EF3BC" wp14:editId="5C294B1D">
                                          <wp:extent cx="1051200" cy="576000"/>
                                          <wp:effectExtent l="0" t="0" r="0" b="8255"/>
                                          <wp:docPr id="26" name="Bild 2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051200" cy="576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0670CBDB" w14:textId="77777777" w:rsidR="003C797C" w:rsidRPr="002A0385" w:rsidRDefault="003C797C" w:rsidP="003D13B5">
                                    <w:pPr>
                                      <w:jc w:val="center"/>
                                      <w:rPr>
                                        <w:rFonts w:ascii="Calibri" w:hAnsi="Calibri"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</w:rPr>
                                      <w:t>7</w:t>
                                    </w:r>
                                  </w:p>
                                </w:tc>
                              </w:tr>
                              <w:tr w:rsidR="00E613C3" w:rsidRPr="002A0385" w14:paraId="2D0DBA1C" w14:textId="77777777" w:rsidTr="003D13B5">
                                <w:trPr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05E37D86" w14:textId="77777777" w:rsidR="003C797C" w:rsidRPr="002A0385" w:rsidRDefault="003C797C" w:rsidP="003D13B5">
                                    <w:pPr>
                                      <w:jc w:val="center"/>
                                      <w:rPr>
                                        <w:rFonts w:ascii="Calibri" w:hAnsi="Calibri"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035329BE" w14:textId="77777777" w:rsidR="003C797C" w:rsidRPr="002A0385" w:rsidRDefault="003C797C" w:rsidP="003D13B5">
                                    <w:pPr>
                                      <w:rPr>
                                        <w:rFonts w:ascii="Calibri" w:hAnsi="Calibri"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  <w:noProof/>
                                      </w:rPr>
                                      <w:drawing>
                                        <wp:inline distT="0" distB="0" distL="0" distR="0" wp14:anchorId="37336CE1" wp14:editId="4AE4C94E">
                                          <wp:extent cx="1526400" cy="576000"/>
                                          <wp:effectExtent l="0" t="0" r="0" b="8255"/>
                                          <wp:docPr id="27" name="Bild 2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26400" cy="576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28750A02" w14:textId="77777777" w:rsidR="003C797C" w:rsidRPr="002A0385" w:rsidRDefault="003C797C" w:rsidP="003D13B5">
                                    <w:pPr>
                                      <w:jc w:val="center"/>
                                      <w:rPr>
                                        <w:rFonts w:ascii="Calibri" w:hAnsi="Calibri"/>
                                      </w:rPr>
                                    </w:pPr>
                                    <w:r w:rsidRPr="002A0385">
                                      <w:rPr>
                                        <w:rFonts w:ascii="Calibri" w:hAnsi="Calibri"/>
                                      </w:rPr>
                                      <w:t>10</w:t>
                                    </w:r>
                                  </w:p>
                                </w:tc>
                              </w:tr>
                            </w:tbl>
                            <w:p w14:paraId="0E9BAA74" w14:textId="77777777" w:rsidR="003C797C" w:rsidRDefault="003C797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9" name="Textfeld 9"/>
                        <wps:cNvSpPr txBox="1"/>
                        <wps:spPr>
                          <a:xfrm>
                            <a:off x="5486400" y="4229279"/>
                            <a:ext cx="3810000" cy="1831340"/>
                          </a:xfrm>
                          <a:prstGeom prst="rect">
                            <a:avLst/>
                          </a:prstGeom>
                          <a:noFill/>
                          <a:ln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995EAF2" w14:textId="77777777" w:rsidR="00AE5EBB" w:rsidRPr="002A0385" w:rsidRDefault="00AE5EBB" w:rsidP="00AE5EBB">
                              <w:pPr>
                                <w:pStyle w:val="3berschrift"/>
                              </w:pPr>
                              <w:r w:rsidRPr="002A0385">
                                <w:t xml:space="preserve">Aufgabe 5 – Variablenaspekte I </w:t>
                              </w:r>
                            </w:p>
                            <w:p w14:paraId="2762FF9C" w14:textId="74C12196" w:rsidR="00AE5EBB" w:rsidRDefault="00AE5EBB" w:rsidP="00AE5EBB">
                              <w:r w:rsidRPr="00FC461A">
                                <w:t xml:space="preserve">Bitte wählen Sie ein Thema aus und </w:t>
                              </w:r>
                              <w:r w:rsidR="00847FD8">
                                <w:t>a</w:t>
                              </w:r>
                              <w:r>
                                <w:t>nalysieren Sie für Ihr Thema, welche Variablenaspekte in der von Ihnen bearbeiteten Aufgabe primär angesprochen werden.</w:t>
                              </w:r>
                            </w:p>
                            <w:p w14:paraId="1BF4D845" w14:textId="77777777" w:rsidR="00AE5EBB" w:rsidRDefault="00AE5EBB" w:rsidP="00AE5EBB">
                              <w:pPr>
                                <w:pStyle w:val="Listenabsatz"/>
                                <w:numPr>
                                  <w:ilvl w:val="0"/>
                                  <w:numId w:val="19"/>
                                </w:numPr>
                                <w:spacing w:after="200" w:line="276" w:lineRule="auto"/>
                                <w:ind w:left="348"/>
                              </w:pPr>
                              <w:r w:rsidRPr="00C61118">
                                <w:rPr>
                                  <w:b/>
                                </w:rPr>
                                <w:t>Thema I:</w:t>
                              </w:r>
                              <w:r>
                                <w:t xml:space="preserve"> mathewerkstatt 7 (Ausgabe NRW) auf Seite 200 die Aufgaben 4a bis 4c.</w:t>
                              </w:r>
                            </w:p>
                            <w:p w14:paraId="7E16516E" w14:textId="7E328B59" w:rsidR="00AE5EBB" w:rsidRDefault="00AE5EBB" w:rsidP="00AE5EBB">
                              <w:pPr>
                                <w:pStyle w:val="Listenabsatz"/>
                                <w:numPr>
                                  <w:ilvl w:val="0"/>
                                  <w:numId w:val="19"/>
                                </w:numPr>
                                <w:spacing w:after="200" w:line="276" w:lineRule="auto"/>
                                <w:ind w:left="348"/>
                              </w:pPr>
                              <w:r w:rsidRPr="00C61118">
                                <w:rPr>
                                  <w:b/>
                                </w:rPr>
                                <w:t xml:space="preserve">Thema II: </w:t>
                              </w:r>
                              <w:r>
                                <w:t>mathewerkstatt 7 (Ausgabe NRW) auf Seite 201 die Aufgaben 5a bis 5d.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feld 14"/>
                        <wps:cNvSpPr txBox="1"/>
                        <wps:spPr>
                          <a:xfrm>
                            <a:off x="0" y="0"/>
                            <a:ext cx="5029200" cy="4231640"/>
                          </a:xfrm>
                          <a:prstGeom prst="rect">
                            <a:avLst/>
                          </a:prstGeom>
                          <a:noFill/>
                          <a:ln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B7008E" w14:textId="77777777" w:rsidR="001B46BC" w:rsidRDefault="001B46BC" w:rsidP="001B46BC">
                              <w:pPr>
                                <w:pStyle w:val="3berschrift"/>
                              </w:pPr>
                              <w:r>
                                <w:t>Aufgabe 6 – Variablenaspekte II</w:t>
                              </w:r>
                            </w:p>
                            <w:p w14:paraId="669D490F" w14:textId="77777777" w:rsidR="001B46BC" w:rsidRDefault="001B46BC" w:rsidP="001B46BC">
                              <w:r>
                                <w:t>Für diese Aufgabe müssen Sie zunächst ein Thema aus Aufgabe 5 bearbeitet haben.</w:t>
                              </w:r>
                            </w:p>
                            <w:p w14:paraId="3B08BFDB" w14:textId="77777777" w:rsidR="001B46BC" w:rsidRDefault="001B46BC" w:rsidP="001B46BC">
                              <w:r>
                                <w:t>Die in Thema I bzw. Thema II vorgestellten Aufgaben sollen ergänzt bzw. verbessert werden.</w:t>
                              </w:r>
                            </w:p>
                            <w:p w14:paraId="59B5149E" w14:textId="4AF0A307" w:rsidR="001B46BC" w:rsidRDefault="001B46BC" w:rsidP="001B46BC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after="200" w:line="276" w:lineRule="auto"/>
                              </w:pPr>
                              <w:r w:rsidRPr="001B46BC">
                                <w:rPr>
                                  <w:b/>
                                </w:rPr>
                                <w:t>Thema I:</w:t>
                              </w:r>
                              <w:r>
                                <w:t xml:space="preserve"> Die Aufgabe 4 in der mathewerkstatt 7 auf Seite 200 thematisiert das Einsetzen von Zahlen in Terme. Allerdings liefert die Aufgabe keine Begründung, dass man Variablen durch Zahlen ersetzen darf. Überlegen Sie, wie </w:t>
                              </w:r>
                              <w:proofErr w:type="spellStart"/>
                              <w:r>
                                <w:t>SuS</w:t>
                              </w:r>
                              <w:proofErr w:type="spellEnd"/>
                              <w:r>
                                <w:t xml:space="preserve"> argumentieren könnten, dass man Zahlen für Variablen einsetzen darf. Erläutern Sie, welche Variablenaspekte dafür miteinander in Beziehung gesetzt werden müssen</w:t>
                              </w:r>
                              <w:r w:rsidR="00847FD8">
                                <w:t>.</w:t>
                              </w:r>
                              <w:r>
                                <w:t xml:space="preserve"> Entwickeln Sie eine neue Aufgabe, um eine Begründung zu erarbeiten, dass man Zahlen für Variablen einsetzen darf.</w:t>
                              </w:r>
                            </w:p>
                            <w:p w14:paraId="70D11445" w14:textId="201D6DC4" w:rsidR="001B46BC" w:rsidRDefault="001B46BC" w:rsidP="001B46BC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after="200" w:line="276" w:lineRule="auto"/>
                              </w:pPr>
                              <w:r w:rsidRPr="001B46BC">
                                <w:rPr>
                                  <w:b/>
                                </w:rPr>
                                <w:t xml:space="preserve">Thema II: </w:t>
                              </w:r>
                              <w:r w:rsidRPr="00F72B6C">
                                <w:t xml:space="preserve">Formulierung (2) in </w:t>
                              </w:r>
                              <w:r w:rsidRPr="00A93218">
                                <w:t>Teilaufgabe</w:t>
                              </w:r>
                              <w:r>
                                <w:t xml:space="preserve"> 5c in der mathewerkstatt 7 auf Seite 201 ist unglücklich gewählt. Erläutern Sie, welches Problem mit der Formulierung auftritt, wenn man statt der Gleichung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x⋅0,04⋅1,90+2000=4000</m:t>
                                </m:r>
                              </m:oMath>
                              <w:r>
                                <w:t xml:space="preserve"> die Gleichung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/>
                                  </w:rPr>
                                  <m:t>=4</m:t>
                                </m:r>
                              </m:oMath>
                              <w:r>
                                <w:t xml:space="preserve"> oder die Gleichung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/>
                                  </w:rPr>
                                  <m:t>=-4</m:t>
                                </m:r>
                              </m:oMath>
                              <w:r>
                                <w:t xml:space="preserve"> benutzt. Schlagen Sie eine verbesserte Formulierung vor.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feld 15"/>
                        <wps:cNvSpPr txBox="1"/>
                        <wps:spPr>
                          <a:xfrm>
                            <a:off x="5486400" y="1245475"/>
                            <a:ext cx="3815080" cy="2746086"/>
                          </a:xfrm>
                          <a:prstGeom prst="rect">
                            <a:avLst/>
                          </a:prstGeom>
                          <a:noFill/>
                          <a:ln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CA96CE" w14:textId="77777777" w:rsidR="00624560" w:rsidRDefault="00624560" w:rsidP="00624560">
                              <w:pPr>
                                <w:pStyle w:val="3berschrift"/>
                              </w:pPr>
                              <w:r>
                                <w:t>Aufgabe</w:t>
                              </w:r>
                              <w:r w:rsidRPr="00C616B2">
                                <w:t xml:space="preserve"> </w:t>
                              </w:r>
                              <w:r>
                                <w:t>7</w:t>
                              </w:r>
                              <w:r w:rsidRPr="00C616B2">
                                <w:t xml:space="preserve"> </w:t>
                              </w:r>
                              <w:r>
                                <w:t>–</w:t>
                              </w:r>
                              <w:r w:rsidRPr="00C616B2">
                                <w:t xml:space="preserve"> </w:t>
                              </w:r>
                              <w:r>
                                <w:t>Aktivitäten im Umgang mit Termen</w:t>
                              </w:r>
                            </w:p>
                            <w:p w14:paraId="62084728" w14:textId="2AE93C0B" w:rsidR="00624560" w:rsidRDefault="00624560" w:rsidP="00624560">
                              <w:pPr>
                                <w:pStyle w:val="Listenabsatz"/>
                                <w:numPr>
                                  <w:ilvl w:val="0"/>
                                  <w:numId w:val="16"/>
                                </w:numPr>
                                <w:spacing w:after="200" w:line="276" w:lineRule="auto"/>
                                <w:ind w:left="360"/>
                              </w:pPr>
                              <w:r w:rsidRPr="00390DB5">
                                <w:t>A</w:t>
                              </w:r>
                              <w:r>
                                <w:t>naly</w:t>
                              </w:r>
                              <w:r w:rsidR="00847FD8">
                                <w:t>sieren Sie auf den Seiten 200 bis 201 des Buches</w:t>
                              </w:r>
                              <w:r>
                                <w:t xml:space="preserve"> mathewerkstatt 7 (Ausgabe NRW) die Aufgabe 3 und 5 dahingehend, welche wichtigen Aktivitäten nach Malle mit Termen in diesen Aufgaben angesprochen werden.</w:t>
                              </w:r>
                            </w:p>
                            <w:p w14:paraId="729EC011" w14:textId="66875586" w:rsidR="00624560" w:rsidRPr="000B2B3D" w:rsidRDefault="00624560" w:rsidP="00624560">
                              <w:pPr>
                                <w:pStyle w:val="Listenabsatz"/>
                                <w:numPr>
                                  <w:ilvl w:val="0"/>
                                  <w:numId w:val="16"/>
                                </w:numPr>
                                <w:spacing w:after="200" w:line="276" w:lineRule="auto"/>
                                <w:ind w:left="360"/>
                              </w:pPr>
                              <w:r>
                                <w:t>Inwiefern spielt die Vorstellung, dass Variablenterme generalisieren</w:t>
                              </w:r>
                              <w:r w:rsidR="00847FD8">
                                <w:t>, in diesen Aufgaben eine Rolle?</w:t>
                              </w:r>
                            </w:p>
                            <w:p w14:paraId="4F3B33A7" w14:textId="6FD4BDBA" w:rsidR="00624560" w:rsidRDefault="00624560" w:rsidP="00624560">
                              <w:pPr>
                                <w:pStyle w:val="Listenabsatz"/>
                                <w:numPr>
                                  <w:ilvl w:val="0"/>
                                  <w:numId w:val="16"/>
                                </w:numPr>
                                <w:spacing w:after="200" w:line="276" w:lineRule="auto"/>
                                <w:ind w:left="360"/>
                              </w:pPr>
                              <w:r>
                                <w:t xml:space="preserve">Ergänzen Sie eigene Beispielaufgaben, sodass Sie zu jeder Aktivität mindestens ein Beispiel haben. Suchen Sie in Neue Wege 7, mathewerkstatt oder in </w:t>
                              </w:r>
                              <w:r w:rsidR="00847FD8">
                                <w:t>I</w:t>
                              </w:r>
                              <w:r>
                                <w:t>hrem eigenen Schulbuch.</w:t>
                              </w:r>
                            </w:p>
                            <w:p w14:paraId="7984F97E" w14:textId="77777777" w:rsidR="00624560" w:rsidRDefault="00624560" w:rsidP="00624560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feld 16"/>
                        <wps:cNvSpPr txBox="1"/>
                        <wps:spPr>
                          <a:xfrm>
                            <a:off x="5502165" y="0"/>
                            <a:ext cx="3799205" cy="1074420"/>
                          </a:xfrm>
                          <a:prstGeom prst="rect">
                            <a:avLst/>
                          </a:prstGeom>
                          <a:noFill/>
                          <a:ln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128F4CE" w14:textId="77777777" w:rsidR="00624560" w:rsidRDefault="00624560" w:rsidP="00624560">
                              <w:pPr>
                                <w:pStyle w:val="3berschrift"/>
                              </w:pPr>
                              <w:r>
                                <w:t>Aufgabe 8 – Variablenaspekte III</w:t>
                              </w:r>
                            </w:p>
                            <w:p w14:paraId="1E0EC73E" w14:textId="097D4409" w:rsidR="00624560" w:rsidRDefault="00624560">
                              <w:r>
                                <w:t>Bearbeiten Sie in Neue Wege 7 (Ausgabe NRW) auf Seite 182 die Aufgabe 32. Erläutern Sie, warum die Lösung von Corinna gegenüber der Lösung von Yvonne unvollständig ist.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0C6434" id="Gruppierung 28" o:spid="_x0000_s1026" style="position:absolute;margin-left:-1.95pt;margin-top:50.15pt;width:732.4pt;height:935.6pt;z-index:251668480" coordsize="9301480,11882470" o:gfxdata="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+/v4B9ujTO9/FoYvMsIm2vqN60bGWceOjjW3vl4dw9pGEcvmN&#10;g3T9iIF3/oWAev+CgHz/hYF6/4mCd/2Og3T6koZz9pqKc/KmknbotJ191sGqir7OvaCc5NvQU/v7&#10;+wn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+e3cLtu+lJy6nXPZpIxs8Y6Ccf6EgHr/mIRn/6yHVf+5ikn/x4w+/9WOMv/jkCb/6pEh&#10;/+2RHf/ykhr/95MV//yTEP/2khb/8ZIa/+2RHv/okSP/4ZAp/9KONf/EjED/topM/6qHV/+ThGv/&#10;goB8/5KHdfSplnriwbCWs+Hd01D+/v4D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769QvlyaCG&#10;vp5y2Z2IavaEgHr/moVl/7uKR//SjjT/65Eg//6TDv//lA7//5QO//+UDv//lA7//5QO//+UDv//&#10;lA7//5QO//+UDv//lA7//5QO//+UDv//lA7//5QO//+UDv//lA7//5QO//+UDv//lA7//5QO//+U&#10;Dv/7kxH/5pAl/82NOP+0iU3/k4Rs/4aCe/2klHvlxLahpu3u7Cb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vv2CubMooO6mm3fkINw/o6C&#10;cP+3ikr/2I4w//eTE///lA7//5QO//+UDv//lA7//5QO//+UDv//lA7//5QO//+UDv//lA7//5QO&#10;//+UDv//lA7//5QO//+UDv//lA7//5QO//+UDv//lA7//5QO//+UDv//lA7//5QO//+UDv//lA7/&#10;/5QO//+UDv//lA7//5QO//+UDv//lA7/8pIa/9CNNv+wiVL/h4F4/pqNe+3Dt6Kl7+/vI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+erXMsundsmXhWv7joJw/7eKS//ikCf/&#10;/5QO//+UDv//lA7//5QO//+UDv//lA7//5QO//+UDv//lA7//5QO//+UDv//lA7//5QO//+UDv//&#10;lA7//5QO//+UDv//lA7//5QO//+UDv//lA7//5QO//+UDv//lA7//5QO//+UDv//lA7//5QO//+U&#10;Dv//lA7//5QO//+UDv//lA7//5QO//+UDv//lA7//5QO//+UDv/8kxD/2I4v/6yHVf+Ignn9opWC&#10;4dfSymb+/v4B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dq2YbOSZeuHgXf/t4pL/+yRH/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4ZAp/6qHV/+IhHz2wrqum/r6+gv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9eLETLeVZuiHgXf/tIlN//KSG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+iRI/+mh1v/i4V89cS/to/8/PwE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vnwEs6pc8mKgXX/sYlP//CSG/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lkCX/oodh+5SNgezg391I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OnKnoSdh2f4lYRq/+KQKP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0Y02/4qDePqvqJrA9fX1Ff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758BLIoWnXiIF2/8SMQP/8kxD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95MV/7KKT/6Lh3/y&#10;3NzbT/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z&#10;379TpYpj9ZWEav/tkR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9uP&#10;Lf+Kg3r4urWtpPv7+wb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48CL&#10;nI2Ccv+0iU3/+5MR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KSGv+hh2P5mpSM3/Ly8hv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v37BNSsc8WI&#10;gXb/144w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6TDv/AjEb9joiD7+jp6DT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758Q/Cm2TgjIFy&#10;/+OQJ/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PjTf/hYN++Ofn5zT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++fEQwZdc6JCCb//t&#10;kR3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Zjy//gICA/9HR0WX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vnxELeTYuuQgm7/9JIY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jkCb/iYR99tHR0WT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758RC3k2LrlYRp//WSF/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mkCX/iYR99dHR0WT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+/fsEvplk45eEaf/3kxP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qkSH/ioV/9Nra2lT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NOrccaMgXL/8JIb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djyz/iIaB&#10;8+rq6i/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jwIueiIF2/+WQJf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M&#10;jjz6j4yH6/T09Bj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9y8WYyCcv/Yji/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+7jlH0nZuY0v7+/gP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758BKkimT1topM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6TDv+ai3TxwcHBi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yKJq1pWEav/7kxH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++RHf+IhYD05OTkPv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OrNoX+IgXb/7JEf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9OPN/mRj4vn+vr6C/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++vIOoYhl9sOLQf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6aQb+29vb2R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NOteL+Sgmz//JMQ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75Ed/4eFgvTt7e0o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56dI6jYJy/92PLP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v5FR8aSjocX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L+cbNyqh1f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8kxD/kIqB79zc3E7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v1&#10;6xnu3sRT38imhtK4lKXJr4m5waZ/yrqgfNK2nnnXtJx42rScedm2n3zVuqF+0L2mhMjGr5C10L2e&#10;m9vLsnzm3tBP+vr6C////wD///8A////AP///wD///8A////AP///wD///8A////AP///wD///8A&#10;////AP///wD///8A////AP///wD///8A////AP///wD46dI7iYF1/+iRI/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Lk0fxnp2dzf///wD///8A&#10;////AP///wD///8A////AP///wD///8A////AP///wD///8A////AP///wD///8A////AP///wD/&#10;//8A////AP///wD+/fsE9enXOOTQs3HZwp6UzrSNr8OqgcS+pH7Oup971Ladedmzm3jctZ162Lif&#10;fNW7pIDNwqyJvsq1lKzUwqaQ4dbEYvDu6Cn+/v4B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vrzDevWtmbQs4eztppx3qKMbPGPg3H9&#10;goB8/4yBcv+ahWX/qIdZ/6+JU/+3ikv/votF/8CLQ//Di0H/xYw//8CLQ/+9i0b/uopI/7GJT/+o&#10;h1n/nYVi/5OEa/+CgHz/ioN4+puMde+xnYDXyLecpuHazVf7+/sI////AP///wD///8A////AP//&#10;/wD///8A////AP///wD///8A////AP///wD///8A////AMKgbdmmhlr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yTEP+OiIHw4ODgRf//&#10;/wD///8A////AP///wD///8A////AP///wD///8A////AP///wD///8A////AP7+/gH26NI83cKc&#10;k8Ole8yrkmzrmIdu9oeBd/+FgHr/l4Rp/6CFYP+qh1f/tIlN/7qKSP++i0X/wYtC/8WMP//Di0H/&#10;wItD/76LRf+0iU3/rYdU/6WGW/+XhGn/iYF1/4OAfP+TiHX0ppR45byoi8LVybR/8O/tI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779wjq0atzxqZ5yqaOafGIgXb/jYJx/6WGW//Ai0P/1Y4y/+qR&#10;If/+kw7//5QO//+UDv//lA7//5QO//+UDv//lA7//5QO//+UDv//lA7//5QO//+UDv//lA7//5QO&#10;//+UDv//lA7//5QO//6TDv/wkhz/3o8r/8WMP/+th1T/lIRq/4WBe/6cjnjsu6mPv9zVy2H8/PwF&#10;////AP///wD///8A////AP///wD///8A////AP///wD67dkwioF1/+aQJP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8qUS/CgoKDI&#10;////AP///wD///8A////AP///wD///8A////AP///wD///8A9ujQPNS3jKu0mG3jlYVs+oWAef+a&#10;hWT/solP/8yNOf/hkCn/9JIY//+UDv//lA7//5QO//+UDv//lA7//5QO//+UDv//lA7//5QO//+U&#10;Dv//lA7//5QO//+UDv//lA7//5QO//+UDv//lA7/+5MR/+WQJf/QjTb/uopI/6CFX/+IgXf/joV4&#10;9q2bgdnNv6uT8fHxHf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vryDuHGmo61mGzkkYNv/oqBc/+wiVL/z403//GSG///lA7//5QO//+UDv//lA7/&#10;/5QO//+UDv//lA7//5QO//+UDv//lA7//5QO//+UDv//lA7//5QO//+UDv//lA7//5QO//+UDv//&#10;lA7//5QO//+UDv//lA7//5QO//+UDv//lA7//5QO//+UDv//lA7/+pMS/9iOL/+4ikr/mYRl/4eC&#10;e/urm4PZ0cm7fPr6+gr///8A////AP///wD///8A////AM6te8Chhl/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+5MR/4iG&#10;g/Ls7Owp////AP///wD///8A////AP///wDz4MJSyap6xqKKZ/SFgHr/oYZf/7+LRP/gjyr//pMO&#10;//+UDv//lA7//5QO//+UDv//lA7//5QO//+UDv//lA7//5QO//+UDv//lA7//5QO//+UDv//lA7/&#10;/5QO//+UDv//lA7//5QO//+UDv//lA7//5QO//+UDv//lA7//5QO//+UDv//lA7//5QO//+UDv/o&#10;kSP/x4w9/6iHWP+GgXn+mYx67r+xm7Hs6+os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Nm1Yr6cbdyQgnD+kIJv/72LRv/jkCb//5QO//+UDv//lA7//5QO//+UDv//lA7//5QO//+U&#10;Dv//lA7//5QO//+UDv//lA7//5QO//+UDv//lA7//5QO//+UDv//lA7//5QO//+UDv//lA7//5QO&#10;//+UDv//lA7//5QO//+UDv//lA7//5QO//+UDv//lA7//5QO//+UDv//lA7//5QO//+UDv//lA7/&#10;8JIb/8eMPv+hhl//hoJ7+6+gi8/g3dZQ////AP///wD+/fsEnYdn9tKONP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tJZs5Lq6upf///8A////APvy4CTUs4SzpItm9IaBeP+oh1j/0I02//eTFf//lA7//5QO//+UDv//&#10;lA7//5QO//+UDv//lA7//5QO//+UDv//lA7//5QO//+UDv//lA7//5QO//+UDv//lA7//5QO//+U&#10;Dv//lA7//5QO//+UDv//lA7//5QO//+UDv//lA7//5QO//+UDv//lA7//5QO//+UDv//lA7//5QO&#10;//+UDv//lA7//5QO//uTEf/bjy3/solP/4iCd/6ZjXzsyL+wkvf39w/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++vUL3r6N&#10;oaSKZvSGgXj/sYlP/+KQJ///lA7//5QO//+UDv//lA7//5QO//+UDv//lA7//5QO//+UDv//lA7/&#10;/5QO//+UDv//lA7//5QO//+UDv//lA7//5QO//+UDv//lA7//5QO//+UDv//lA7//5QO//+UDv//&#10;lA7//5QO//+UDv//lA7//5QO//+UDv//lA7//5QO//+UDv//lA7//5QO//+UDv//lA7//5QO//+U&#10;Dv//lA7//5QO//+UDv/wkhv/wItD/5KDbv2Ti33vysO3iOrQqXaIgXb/+5MR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okSX6i4qJ7fPgwVO/nGzdjIFz/5uFY//LjTr/+ZMT//+UDv//lA7//5QO//+UDv//lA7//5QO&#10;//+UDv//lA7//5QO//+UDv//lA7//5QO//+UDv//lA7//5QO//+UDv//lA7//5QO//+UDv//lA7/&#10;/5QO//+UDv//lA7//5QO//+UDv//lA7//5QO//+UDv//lA7//5QO//+UDv//lA7//5QO//+UDv//&#10;lA7//5QO//+UDv//lA7//5QO//+UDv//lA7//JMQ/9iOL/+lhlv/hoJ7+7GjkMjq6ugv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++fAS1bKAt5qGafqQ&#10;gm7/yow7//mTE///lA7//5QO//+UDv//lA7//5QO//+UDv//lA7//5QO//+UDv//lA7//5QO//+U&#10;Dv//lA7//5QO//+UDv//lA7//5QO//+UDv//lA7//5QO//+UDv//lA7//5QO//+UDv//lA7//5QO&#10;//+UDv//lA7//5QO//+UDv//lA7//5QO//+UDv//lA7//5QO//+UDv//lA7//5QO//+UDv//lA7/&#10;/5QO//+UDv//lA7//5QO//+UDv//lA7//5QO/9mPLv+hhl//gICA/8WMP/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++/YK2raErZiGavuUhGv/1Y4z&#10;//6T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rkR/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aSFv/ykhr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+ZMT/8aM&#10;Pv+Kgnj7ppuL1erq6j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6c2hgKSJZPWRgm7/0Y02//6T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qTEv/Bi0L/iYN5+bSrnrn19fUX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+/DgJL+aZOOIgXb/wYtD//yTEP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1khf/sYhS/4qFffXT0Mxq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OnJm4eYhmr7n4Vh//GSG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45An/5CEc/mqopbJ9fX1Ff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305x3CnGfdiIF3/8eMPf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+pMS/7SKTv6Lhn701NPQY/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248VJoohk9pyFYv/skR/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92PLP+PhXf2t7Supv7+/gH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7c6ifZGDbv6xiU///pM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eTFf+ch2n2o52V&#10;0ff39w/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N23frGJgXX/x4w9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yTEP+w&#10;ilT6k46H6PT09Bj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7+/APerGjGgoB8/9mPL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+oh1n/gICA/+vr6y7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+/v4B0aZszoCAgP/jkCb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PjTf/iIWA9Obm5jj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v7+AdKobcyJgXX/5ZAl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SjjT/iYaB8+bm5jf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SqW7KiYF1/+aQJP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SjjX/iYaB8ufn5zX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2rR9tImBdf/qkSH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TjjX9i4iE7+/v7yX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OrKnIWIgXb/3I8s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BjUj2lJKN4/n5+Q7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45spDkYNu/syNOf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+wjl7yp6ajv/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vnxEKmLY/Oth1P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uTEf+VinbyxcXFf/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LpG7RlYRp//uTEf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++RHf+JhoHz&#10;5eXlOv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7tGodIiBdv/mkCT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8yP&#10;P/aUko/h+/v7C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75&#10;8RCgiGb2w4tB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6aQbe27u7uV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0ap1xpSEav/8kxD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8JIc/4iFgfTr6+su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jn&#10;zz2MgnL/4pA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xZJN8aCfnsv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vppo4amHWP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7kxH/kIqA79vb21H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Pf&#10;vVaIgXb/75Ed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TkTz1lpWU2/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upho5LCJU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+TjIDt19fXW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bj&#10;ykWHgXf/7ZEe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9GTQPOampnV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xaJx06qHV/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pMO/4+Lgu7i4uJ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74&#10;7hOQg2/+4I8q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wZZa6aysrLL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27yQoJWEaf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2khb/hoWE8/b29hP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CukWfswYtC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+llX3jy8vLd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+vDgJoeBd//ykhr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9SXQ+6enp7M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Zu4+imoVl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+pMS/4WEg/X2&#10;9vYU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LOVaua/i0T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o5WB&#10;4c/Pz2r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+/vwDkYNv/eaQJP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I&#10;nF/gra2ts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gwlKGgXj//pM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+iUKfWOjo7n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0rWKr6SGXP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4mHhfHw8PAi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C4m3LcvotF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oZaG3tXV1V7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KGLavLVjjL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+4nXbZvb29k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jYJz/u+RHf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pYV9vObLOzroD7j4qJP29mkXdXRpWjRzKRs0cmkcNDHpHTPw6R3z8KjdtDFo3TRx6Nx0cuj&#10;bNLNo2jV06Fe2dygUN/knUDm7Zkw7/aTGfv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9GfXNynp6e7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ry5COCgHz//pM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YQ+/agMefhp1nTzKl2yLiliMion4/Qm5iR&#10;2o6Ni+mCgoL4iIiI7o+Pj+WXl5fYn5+fyqioqLmsrKyzrq6ur7CwsKm0tLSjt7e3nbOzs6WwsLCq&#10;ra2tsKurq7Smpqa9nZ2dzZWVlduOjo7nh4eH8YODg/aRjononpaK3aychNe8nnTX0J5a3+SYNu76&#10;kxL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4po/6ZaWltn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6de7ZJGCb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cU+O6jQtzTqm/JuqeLxaCblNSKiYnthYWF9JeXl9irq6u1v7+/i8/Pz2zd&#10;3d1M7OzsKvv7+wn///8A////AP///wD///8A////AP///wD///8A////AP///wD///8A////AP//&#10;/wD///8A////AP///wD///8A////AP///wD///8A+fn5Dujp6DHa2tpTy8vLc7u7u5Wmpqa9k5OT&#10;3oKCgviOjIfspZiD3L+dbtvZmkbp9ZIY/v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0kxz6iIiI8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bxaSMnYVi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X&#10;FfbrqE3Vyat/w6qhlMuLi4rriYmJ7aOjo8W7u7uU1tbWXPHx8R////8A////AP///wD///8A////&#10;AP///wD///8A////AP///wD///8A////AP///wD///8A////AP///wD///8A////AP///wD///8A&#10;////AP///wD///8A////AP///wD///8A////AP///wD///8A////AP///wD///8A////AP///wD/&#10;//8A/v7+A+zs7CvQ0NBptra2n5ycnM+GhoXykY2G6bGbedzRmlHm8pIb/v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+CgoL4+vr6Cv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NK5kqimhlr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4uKiO3w8PAj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x62IvLGJUP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4oTHlz61+vqSfls2FhYX0nJycz8LC&#10;wofr6+ss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7+/gPh4eFCurq6mJSU&#10;lN2IhoTyrZd34dmVOvL8kxD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lZGM4+Xl5Tr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CqoPEtIlN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ybI+7VrXXBqqKXyIWFhfKioqHGz8/Pa/b29hT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O/v7yXExMSAl5iW2ImHhPKzmHDi4pMs9v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+ZlIzf4ODgRf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MCmgMq4ikr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vCpTNK8q5K9i4qK7Jubm9HHx8d89PT0Gf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7OzsK729vZGRkI/llI2C68eWUuz3kxX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5yXjdzc3NxO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vaWBy7uKR/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gX9d6wb7+koJjMhoaG8bGxsajn5+c2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b29tRpqamvoaFg/SxlG3m65Eg/v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n5mP2Nra2lL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BqIbEt4pL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psg79OvfbuZlpTZkJCQ48rKynb5+fkN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vLyHb29vZGIh4XxpZN3&#10;5+GRLfj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+alo7c39/fSf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MWtiryyiU/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pog&#10;8NGyhLeRkZDjmZmZ1dTU1GH+/v4D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n5+Q3F&#10;xcV+jo2K6Z2Pe+rgkS36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5aTjeDi4uJ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ybSTr7CJU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oc8tSyf7iT&#10;kpHgmZmZ1tzc3E/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8/PwEy8vLcYyMieuhkXfp45Ep+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lJKP4ufn5zb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UwqWRpIZc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YQ++OxbL6amJXXlZWV&#10;2tbW1lv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+/v7BsfHx3yLiYfuqpBs7PCSHP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+IiIjv8vLyHf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ODTv2mYhGf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GpSdStppzBioqK7MvLy3T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v7+wm7u7uWh4WD9L6RVe/6kxL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Jkd8oGBgfr+/v4D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7unhNY2Ccf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6aIPDHsZKyiIiI7re3t5339/cQ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t7e0mpqWkvo6Jf/HbjzH7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woDrji4uL6f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8/PwEgoB8//qTE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pr2DFmpmW1pqamtTq6uov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29vbUYyKiOysj2bv&#10;9ZIX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92oX9Gbm5vS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CTiHX05ZAl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+myHvwbCYsoiIiO/Hx8d9/v7+A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+fn5DrOz&#10;s6WLhoDy1o81+v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x6l8xq6urq7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KeUeOTPjTf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8KtPz52bl9OcnJzR8PDwI/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OHh4UOOjIjssY5e8fqTE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+zo47Iw8PDh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vayQvbiKS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YT+dS1h7CIiIjvvr6+jv7+/gP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f39xKpqKa6kYl78uaQJP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5yZlNfc3NxP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b0sRqmoVk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ydJuy3rZ62j4+P5uHh4UL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Pz89riIaB9M+OO/r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7nSfshISE9fn5&#10;+Q7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n5+Q2E&#10;gXv++5MR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zqEXWnpyX0Z6ensz29vYU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o6egyj42I6rOOWPT8kxD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9+qX82WlpbZ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JmMeO7djyz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6LFlwI6Ojui4uLia/v7+A/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29vYTop+cy5yKb/P1khf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v6qMv7W1&#10;taH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va6Vt7SJTf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9y1frKIiIju0dHRZf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+/v4Bt7a0n5GIefTtkR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6Xl5Pb&#10;29vbU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l4dtEj4Jw/v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WEvrMtZGuiIiI7t3d3Uz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xcXFf4qFffXi&#10;kCj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8qZC2oaG&#10;hvH7+/sG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COhnr155Ak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xT2xrSZrI6Ojufo6egy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1tbW&#10;XIiFf/Xdjyv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Jroe7&#10;qKiouf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Lqtl7m0iU3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gW9cGxm6+Pj4/l8PDwI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39/fSYiEf/XZjy/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YT+ZmW&#10;lNnX19dY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6+roL4iCeP38kxD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Y&#10;F/XIuaKhgICA/+3t7Sb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4ODgRYiFgPTlkCX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pq1nM&#10;ioqK7Pz8/AT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nJB/6NOONP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xT4&#10;wbKbroiIiO/w8PAg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3d3dS4CAgP/djyv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7Wq&#10;mL24uLi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UzsZvmYVo/v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YQ+8i1&#10;lqyOjo7n8PDwI/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z8/PaoiEfvXhkCn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3pTre&#10;hoaG8fDw8CL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7+/gOPh3zy4I8q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Qto+s&#10;i4uL6ezs7Cn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2traU4mEfPbmkCT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8Gt&#10;kLmpqam2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MjCt4uhhmD9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37R5tYiI&#10;iO/o6eg0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0dDPaY2Eefbxkhr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6ojPj&#10;i4uL6+bm5jj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Pz8BY6HffLdjyz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+2uWceJiYnu&#10;2traV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vbu2l5iHb/b6kxL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7+u&#10;lLeoqKi6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57Nkwq5h83oKAfP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2pj7bkZGQ48jI&#10;yHr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qqWewaaIX/n+kw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3lRr5&#10;gICA/9nUzGL+/v4D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rt2TDRsYK4qI5n8YWAef+dhWH/5pAk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se8aShm8q0tLSk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8/PwFmpOK4MGL&#10;Q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VjjP/lIRr/4mDevixoIjP2tTMYf7+/gH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v78A+vPp3e3l2jmiIF3/6GGX//KjDv/9JIY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7CsZmwl5eX1/v7&#10;+wb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w8PAj&#10;iYV+9N2PK/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7JEf/8CLQ/+YhWn+j4Z79MG3pKT19fUX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vrzDdq4hqugiGf2iIF2/7eKSv/tkR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37R4toiIiO7v7+8k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Z2ddXioR5+PKSG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ikCj/rIdV/4aCe/urn4zR5+fmN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vrzDdy4hqubhmn5kYJu/8+NN//7kxH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alPNyOjozo2traV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C8tq6hoYdi+v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9ZIX/8OLQf+Jgnj7qZ6M0+jp6DH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v78&#10;A+TCkJibh2n5kYJu/8+NN//+kw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xT2rKadwbCwsKr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z8/AWWkIbnyYw8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eTE//Ai0P/iIJ5&#10;+6qgkc3w8PAg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XhwVCx&#10;kGPuiYF1/82NOP/8kxD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9SzhrKPj4/l+fn5Df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Ojp6DGIg3z47JEf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3&#10;kxP/vYtG/4iDfPjCvLKW/Pz8B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758Q/NpnHNiYF1&#10;/7GJT//2khb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1pkDaioqK7eHh4UL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MXBuIybhmb7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65Ef/6GGYfuTjIHt39/dSv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14MFRqIxj9JWEav/l&#10;kCX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YQ+6+om76xsbGn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v7+A5aPg+jNjTn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9WOM/+Jg3r5u7Wuovz8/AT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+/vwD3LeCsIyCcv+0iU3/+5MR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isnC8ioqK7Pb29hP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4uLiQImDefr1khf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KSGv+gh2T6mJGI5Ovr6y7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vnxEMKbZOCMgXP/2I4v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psi7pWUk93R0dFm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tKueubCJU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FjD//iYV+9dfX11j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rt2i+tjmLxlIRq//KSG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MsIq1m5ub0f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29vYTiIR89uiRI/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jkCf/ioR79sTCvoj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04L5Tm4Zp+aSGXP/5kxP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+qIx5YuLi+vh4eFD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DvLGVo4Ze/f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tkR3/k4Zy9q2q&#10;pLn8/PwE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9y7WZSFbP24ikr//pM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Ar5S2pqamvv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v7+wiOh33y3Y8r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3kxP/&#10;upBW8aekn8P8/PwF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Pbt16Tg239uYpJ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96U434iIiO/s7Owq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NDLwnia&#10;hWb9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8kxD/oolm9aaincb+/v4B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84r5OkYNu/ruKR/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ArZK5qamptv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v7+&#10;A4+HffLdjyv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7kxH/gICA/724r57+/v4B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+evSN4eBeP6qh1b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+qEx5YmJie7o6eg0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ysO5h6CGYf7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7kxH/l4dw9bCuqr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306BqmimP0n4Vg//6T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Groy5pqamvv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8/PwFjYZ89OOQJ/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3kxP/lIh19MHAvov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+/fkGuJNg6puFZP/7kxH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poe8Y+Pjubh4eFE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CuKihqodW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wkhv/i4V99NPT02T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NWvdsCOgnD/9pIW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Yr3W+lZWV2v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b29hSGgnv79JIY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nkCT/iYaD8uvr6y7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v1a1tiIF2/+GQKf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qOemMzKysp1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K2gjM+/i0T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HjkT2lZOQ3/v7+wj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fPjIJuGaPm/i0T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uqUzTiIiI7/v7+wj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5eTgPo2Cc/7+kw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+ljGnxtLOzp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BnGrcoIVf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8CsjL6wsLCq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lIp78N2PK/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eTE/+Nh4Dx3Nzc&#10;T/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79WubIeBd//rkR/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xX2k5KR4N/f30n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Bs5+ssIlS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9OQOfaS&#10;kI3k+/v7B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779gqmimP0u4pH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+arXcuOjo7o/v7+Af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O/v7ySHgXn++5MR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6KOcu7BwcGK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2bWCspCCb//7kxH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uaiQwbq6upf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J6Pe+nVjjL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75Ed/4iGg/Pv7+8k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758BKYhWv70o40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WEvqTkpHg4eHhR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w7Ocq6+JU/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uZNf67CwsKv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17OAtZSEa//+kw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7ahL1YiIiO7+/v4D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q6eU0ioJ0/v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0khf/h4WD9O/v7yX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758BKXhWv7044z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Gq4S/rKyssv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CRiHn045An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+5k17sr6+vr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2LiIrJeEaP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6OdldDT09Ni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Lakh8y/i0T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eTFf+IhoTy8PDwIv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Cli2bzyow7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+mRzyhoaG8vT0&#10;9Br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1Mi1gKGG&#10;X/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6+WcOS+vr6O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Nq3YIaBeP/3kxP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+aoV9GRkZHi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09PQY&#10;hYF6//yTEP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5ZMp+YyNiur+/v4D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C+nG3csIlS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xquCwq6u&#10;rq7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CTiHbz4pAn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mI+B6dfX11j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vv3CJGDb/7jkCb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+ooJPN&#10;zs7Obf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LGdgNbFjD/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LmVfmqKiouv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q0Kt1ioFz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5KR&#10;j+Pm5uY4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yLabqK2HVP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KSGv+GhoXy+/v7Bv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MGhc9WxiVD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6nijr&#10;g4OD9vv7+wb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g18dgl4R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5mQg+bb29tR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m4dq+NiOL/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+Kn&#10;WNOVlZXb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n5+Q2DgHz//JMQ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v5pl4bOzs6X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br1TeFgHr//JMQ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zKl2ya2trbL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JGGdPbqkSH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nli7zkZGR4/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28GZlZqFZP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+6pofIvLy8kv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oY517NeOMP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6TDv+FhIP1&#10;9vb2F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AonbStIlN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6qfkM/Ozs5u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CxnHzZxow+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5yT&#10;h+La2tpT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KWOavDRjTb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mpeR3N/f30n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MGtjby0iU3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tpx22r29vY/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joJy/e2RH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+Lions8fHxH/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07+jlaWGW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Tn1fepaWlw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v17BeBgH3//JMQ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cU+IGBgfr7+/sG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czbV3m4Vj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+OaO+uVlZXc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7NvBWY2Ccf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2myrthYWF8v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OfdzFKSgmz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9ZMb+4aGhvL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bw5+QnIVj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+yhPuOPj4/l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u/nKIiB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hYSE9Pb29hT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MyxjLOth1T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4aJP3JqamtT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+/v4DgoB8//6T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+Wkozi5eXlP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xauEwLKJT/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co1bZnZ2dzv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CCgHz/+pMS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5uWjN7d3d1K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ApX/LuIpK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9ijW9efn5/J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IWBev/3kxX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oJiM2tnZ2Vf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Lqge9S+i0X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1KNh1aOjo8P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iIJ4/vSSGP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+lmorX09PTY/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tZx42cSMQP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SpGXUp6enu/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CNg3T78JIc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6yfitHNzc1v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C1nnvWwYtC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9KiYdempqa+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IyCdv3wkhz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qp6M0c7Ozm3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Lqjf869i0b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1qJc2aOjo8T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iIF4/vSSGP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+lnI7U09PTYv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wKiFxbeKS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ZoVbbn5+fyv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CFgXr/95MV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5+ZjtjZ2dlW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Groy5solP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9yhUd6cnJzP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IKAfP/7&#10;kxH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mpaO3N/f30n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M25nKGr&#10;h1X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4p5D5ZmZmdX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79+0VgoB8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+UkpDh5ubmN/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3tC7&#10;cJqFZP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tmS/vjo6O5/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Dj0UOJ&#10;gXX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cU+IODg/b39/cP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v&#10;6+UvioFz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eVGPuFhYX0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5tO5&#10;apOEbP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yoDXmiIiI7/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7+/gOCgHz/+5MR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4KCgvn7+/sJ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b&#10;xaSLnIVi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+KmVdaWlpbZ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JCFd/XqkSD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i4uH7fDw8CL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NK2jqymhlr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0at1xqenp7z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qZZ74M2NOf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+blYrf3NzcTv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wKN6z7eKS/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+0pI/GwcHBi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DsZaxsYlP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6uchNjLy8tz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CulW/mx4w9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5mXk9vd3d1L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N/Xy16XhGj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vJ911ru7u5b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J6KbfPZjy/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7myPuhISE9fn5+Q7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+vr6CoWBe/76kxL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Nnl3fq6ur&#10;tf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+/v4Bj4Nw/uuRH/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+OrX8uUlJTc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n5J86NOONP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+aXMvGS&#10;kpLf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bo0zuEgHr//pM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uqiPwbe3t5v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Gt6KirIdV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+5MR&#10;/4ODgvb6+voK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3sSekJmEZf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WEvqUk5Hf4ODgR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O3s6yiIgXj+/pM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lJCI5uLi4k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Fp3zJsYlQ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7ahM1YmJie7+/v4D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JWLe+/ejyr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+smX/cysrKdf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K6SaurJjDz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FrYy6ra2tsf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xLmpnaqHV/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8qbXeKrq6u0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+/fsEkINw/ueQJP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ka85GRkOPf399J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29vYUhoJ7+/SSF/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6pQn9o6OjOj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DdwFeHgXf//pM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drWzDkpKS3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CrnYjUw4tB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iIeF8e/v7yT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0LOFtKSGXP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6qjmMfExMS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N/c2E+Qg3H7/pM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+ml3/fz8/Pb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CylGnow4tB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yq07Qh4eH8PX19Rf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J6Ug+PLjTr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8uZVuanp6e7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vrzDYyCc//qkSH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7Comb+3t7ec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39zaTo6D&#10;c/v8kxD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8pIa/4WFhPT8/PwF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lyqOCj4Jv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wqlDQh4eH8fT09Bn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npSE4cuNO/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mJCE5tvb21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L+ecdiziU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rComr63t7eb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h4eFCioN4+veTFf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++mWTktbW1of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+/foFmYZq+tuPLf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nsWe/iIiI7vX19Rf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CvqJq/solP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+ySIvuJiIfv/Pz8B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OrQqHiJgXX//pM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pog8JmYldnKysp2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X19RWJhH3145An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5mQgujZ2dlW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u5tt37SJTf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JsY6zmpqa1P7+/gH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MrIw3yXh274/JMQ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xphY6Kurq7X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758RCPgnD+45An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8q5RzImJie7l5eU8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KWflc60ik/9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0khj/h4aE8vf39xL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3r2OoJOEbP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ydJuybmZbVwcHBiv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9vb2FI6IgPHWjjL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+qlXblxMTEg/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CojWXyxow+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/9u6+bs56ensz+/v4B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3d3dSomEe/bwkhv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+CTMPaQj47l&#10;/v7+Af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Nm1YoaBeP/3kxX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923gK+Kiors8fHxH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xcO/hZGGdPb2khb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5WN&#10;gevb29tR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C+mmrfsYlP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osWXAiIiI7t3d3Uv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tK+qrZ2IaPb7kxH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zJNG8Z2dnM7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+OjQPIiBdv/qkSH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7KhO046OjOjPz89s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+/v4DpJ6XzaCHZfn+&#10;kw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8kxD/jYiB8eHh4UP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DoG7YpoZa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alPtyAgID/xMTEg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8/PwEr6mf&#10;vJOFb/r+kw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HlE3vo6Khxv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+u3aL4qBc//lkCX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2pj/al5aV2bS0tKP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7&#10;+/sInpuV1KmLX/X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qTEv+Lh4Hx5eXlOv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Iom7UooZe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+KhB15aVk9y0tLSi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6+voKoJyW0amLY/P6kxL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8iRSfKdnZvP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9uTKQ4mBdf/mkCX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CrT8+WlZTbt7e3nf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7+/sJtrOuppiJc/Pxkhr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JMQ/5GKf+/Z2dlX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C6mGblq4dV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jsnC6i4uL68fHx3z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+/v4Bvby7ko2GfPTokSP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1ZE59pSSkOH+/v4D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NexZoeBd//vkR3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hL61beNqYiIiO7V1dVf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09PTZIiGgfPJj0P2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nY127sfHx33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779wiqjWLzuYpJ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+6Ev5bSrnbmMjIzo5eXlO/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5+fnNZWTkN+kjGzw9pIW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qkSH/iIaD8vHx8R/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2rV/so6Ccf/6kxL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+ixZcCUk5LfpqamvvT09Bn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+/v7Bra2tp6Lh3/y1ZA4+P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+6kFjwp6emv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rs1zKQgm/+144x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yeJ+vDsZWyiIiI78vLy3P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Nzc3E6SkI3k&#10;oo5z7OyRH/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qTEv+PiX7y2dnZV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+/v4Bu5Zh6KSGW/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WE/nesna5k5KR4KCgoMfr6+ss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v7&#10;+wbBwcGIiIaD876TWe33kxX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96PK/6KiIXv9PT0&#10;Gf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OC8h6SJgXX/8pIa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uq1PNraiev4uLi+nT09Nj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w8PAiq6urtYiFgfS+k1jt95MV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7ePWPKm&#10;pKHB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46M4+kIJv/tOOM/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uq1HP&#10;r6aawIeHh/C6urqX+fn5Df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6+vrLqmpqbaIhoPzv5de6PKSG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+5MR&#10;/5OJevHOzs5t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vv2CrKQYO+rh1b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WEvrorVzJsqmavYeH&#10;h/G4uLiZ9PT0G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Orq6i+urq6uhoWE86eUeOXdkzL1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6JEj/4iFgPTm5uY3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OpWzQkYJu//eTFf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yeJuvRr3+9nJqW1YqKiuy7u7uW&#10;9PT0G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39/cSx8fHfZKSkeGSjYXruplr&#10;4eWUK/b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z447+ZCOiej39/cQ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5saWj4iBdv/nkCT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Jsj7tqsbcWwpZXFioqK7J6enszT09Nk/Pz8Bf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OHh4UO3&#10;t7ecj4+O54+KgO/cjy3//pM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sY5d87Gvqa/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bixEqSg27+zY04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JYW+ce3nqWIh4fwl5eX18HBwYnr6+ss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wJ5w2IeBd/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7kxH/molx87q5t5n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78d8moIhm9rOJT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6kxL/goKA+uDg4Ef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jo0DyKgXP/5ZAl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0khj/joZ79M7Ozm7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vnxD7GQYu+ihl7//JMQ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HkUvxoJ+ey/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wJ1s26qHV/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qkSH/iYV/9N/f30n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79+gXEm2PflIRq//eTFf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yTEP+Qi4Hu3d3dSv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rv3SqKgXP/5pAk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cjy3/iIWA9OTk5D7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+/vwDzKJo1Y2Ccf/vkR3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8iVTe6jo6PE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zap3xqCFYP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WjjH/iYaB89ra2lP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NKpbsuKgXX/65Eg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+pMS/4iGg/Lq6uov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779wmVhWz7248u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YjzD9gICA/+fn&#10;5zb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OqXXHhYB5/+aQJf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vphi5bCwsKn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5cifh42Ccf/+kw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SjjX+&#10;ioeB8ufn5zX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+&#10;/v4By6VxzoCAgP/xkhr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vkR3/h4aF8vv7&#10;+wn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C0lWnnuopI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QjTb/ioaA8ufn5zX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v78&#10;A9Knas6JgXX/5ZAl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+ekYDl&#10;0dHRZf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ffsF4mBdf/tkR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TjjP/iYV/9N3d3Uz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769QvH&#10;nWXcjIFz/+iRI/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86Z&#10;Tumjo6PD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gxJmRk4Rr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bjy7/iYR89s/Oy27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+9egat5Ji&#10;7JGCbf/skR/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9pIW/4WEg/X6+voK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Lmabt+5ikn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nkCP/jYR59sG/uZ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+evSN6mMYvSc&#10;hWP/9ZIX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nZKD5NbW1lv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lIVt++KQKP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xkhv/l4dv9qeimcj5+fkN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O7Rp3WXhWv9t4pL&#10;//uTEf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EnGTfsLCwqv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bnzz6EgHr//JMQ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6kxL/rYpX+pOOhunt7e0o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7+/APctHy0iYF1/8SMQP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+OWM/KTk5Pf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2LyRop2FYf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x4w9/4qFffXT0c9m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98+Mgvphj5IqBdf/djyz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JMQ/4WEg/X29vYU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C6nXPZu4pH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4ZAo/4+EdPiu&#10;qJ6++fn5Df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7tGoc5uGaPmdhWH/8JIb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oZaI3tfX11n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KWNa+/SjjX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95MT&#10;/6yIV/uQioHv4uLiQ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vryDtKqcMiIgXb/wYtD//6T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+1nXvXwcHBif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kYNw/eeQI/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9KONf+Kg3n5ta+jsvr6+gv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O/Wr2qkiWT1koJs/+OQJ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8ufYtysrKyy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r05x6DgHv//JMQ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SSGP+qiFj9jol/8dzb2F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316BnLo2vUiIF3/72LRv/7kxH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4ZxA6ZmZmdX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7NzDWI6Ccf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Yji//joN0+qeejtHv7+8l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79+gXgvYygmIVq+5qFZf/okSP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xliT1iYmJ7f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fyaeEmYRl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6kxL/vYtG/4eCe/q7s6ep+vr6Cv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17Bmq45j8oyBc//PjTj//pM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6TDv+BgYH9/Pz8B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NK4k6alhlv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8JIc/6mHWP6LhXz1xb2zkvv7&#10;+wj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z371Wt5Rl6IiBd/+5ikn/+ZMT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4qJh+/w8PAg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ya+Lt7CJU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+aQJf+ihl/+&#10;jYZ99MvFuoT8/PwF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248VKvJln44eBd/+xiVD/8JIc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lJGM4+bm5jf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Fq4TAs4l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hkCn/n4Zi/ouFfPXDuauc9/f3D/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v1rBp&#10;tZRn6IeBd/+th1T/7ZEd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+Yk4zh4uLiQ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MGmgci3ikv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45Am/6iHWP+Hg3v5uqyZuO3t7Sb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779grjxJiQrY9k8IaB&#10;eP+2ikz/75Ed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5uWjN7d3d1K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vaWAzLuKR/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+2RHv+0iU3/h4J5/aKVgeHVz8Zt/v7+A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nr0jjJp3bKmIVr+46Ccf/Ai0P/&#10;9pIW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n5mO2Nra2lL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Ap4TGuIpK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6kxL/zI05/5mFZv6NhXr1tqiRwuXi30L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fToG9q7jaStkGfth4F3/6SGXP/YjjD//pM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+cl47c3d3dT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MOriL+0iU3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+eQJP+5ikn/joJy&#10;/pKJevK/r5i05ePdQv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78+cd3cCVmbWVaeaJgXX/l4Ro/8OLQf/xkhv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5mUjt/h4eFE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yLOSsbGJUP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4I8p/7OJTv+OgnH+jYV59rKhiM7a0cJs+vr6C/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v7+AfTiyEnRsYK5qo9o74eBeP+XhGn/vYtG/+uRIP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lJKP4ebm5jf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Tv6KWpYZb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+KiYnu8fHx&#10;H/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N7PtnWchWL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mTE//Zjy7/uYpJ/5qFZP+DgHv/k4h29KyZ&#10;fdzGtJmt39TCZfTy8Rr///8A////AP///wD///8A////AP///wD///8A////AP///wD///8A////&#10;AP///wD///8A////AP///wD///8A////AP///wD///8A////AP///wD///8A////AP///wD///8A&#10;////AP///wD///8A////AP///wD///8A////AP779grv3sZR28CXmMCidtKmjmrvjoJx/oaBeP+h&#10;hl//wItD/+GQKP/8kxD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cV9oKCgvb7&#10;+/sG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6+XcPI6Ccf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uTEf/jkCb/&#10;yYw8/7CJUv+YhGf/hYF5/4mCePucjHXvsZt72r2oh8TNuJuj28u0euri1kX39vQT////AP///wD/&#10;//8A////AP///wD///8A////AP///wD///8A////AP///wD///8A////AP///wD///8A////APz6&#10;9gr26tk05tK1bdi+mZnJroW8u5941auSbOqYh232hYB6/4mBdf+chWL/tIlN/8+NN//qkSD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xoDfkiIiI&#10;7v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8/PwFgoB9//yT&#10;EP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8JIb/9yPLf/HjD3/uYpJ/6qHVv+dhWL/j4Jv/4WAef+BgH3/iIJ4&#10;/ZCEdPiaiXHznItx8Z6McfCij3HupJBy7KeRceqkj3DuoY1w756LcPGcim/ymIdv9o6Dc/uGgXj/&#10;gIB+/4aBeP+Sgmz/oIVf/62HVP+7ikf/y406/+CPKf/2khb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9+mWdSZ&#10;mZnV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COhHf2&#10;7JEf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yTEP/0&#10;khj/6pEg/+GQKP/cjyz/2Y8u/9eOMf/TjjP/0o40/9WOMv/XjjD/248u/92PLP/jkCb/7JEf//WS&#10;F//+kw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zqp2&#10;xqmpqbf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KST&#10;eOfSjjT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+1&#10;pY3HwcHBi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u6eKxLqKSP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56ak9XZ2dlX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Wy7h7oYZf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+&#10;mh7xhoaG8vT09Bj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X19RWFgXr//JMQ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+SpWdGSkpLg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JSKePHikCj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xayHv7CwsKv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uKeOxLqKSP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+em5XU1dXVX/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f2c9ZlIRr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96I24oSEhPT5+fkN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7+/gOKhHr27JEf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OrYC+pKSkwf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LSljsi9i0b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5+cl9HR0dFm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4d/bSpCDcf3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xqkvSiIiI7/n5+Q3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l4x97tiOL/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7qqk72zs7Om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Kw7eJo4Zd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8oCvoi4qK7Ojp6DH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v7+wmJhHz25pAk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8iviriioqHG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MG5qp6oh1n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8nSbsjo6M6ODg4Ef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+fn5DomEfPbnkCP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8uxjbOfn5/L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xcC2j6GGYf3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4ojTiioqJ7eTk5D3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7+/sGkYp/&#10;79iOL/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7uvmrSpqam3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a&#10;2dVXjoN2+vqTE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psGDFiIiI7/Hx8R/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CooZXMuIpK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wi7pyal9TFxcV/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T09BiLhn703Y8r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BsJiynJycz/7+/gH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NXU0WGPhHf295MV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57NtuomJie7s7Owp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LSvp6+jiGL5/pM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amP9qOjo7n0dHRZf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+/v7BpqVi9+/i0X9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niTso5+by8PDw4X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vLyHY2IgfHRjTb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gW&#10;9bSrnrmenp7M/Pz8Bf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5OTkPYmFf/Tgjyr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XFPbE&#10;tZyqkZGR4vT09Bj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39/fSIiEf/Xcjy3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xT4w7Ka&#10;rY+Pj+Xw8PAi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3d3dSoiEf/Xdjyz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cU+MGwmLKP&#10;j4/m8PDwI/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3NzcToiE&#10;f/XYjjD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XFfa6q5S7gICA&#10;/u/v7yT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6OnoNICAgP+6i0r7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+nCTts6qbu4uLi+r6&#10;+voL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7OzsKo+MiOu3jlP1/pM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96Y93KCdms6enp7M9fX1&#10;Ff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9fX1F52aldWji2ny+pMS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+6wWsWRkZDjs7Ozpvz8/AT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Pz8BbCvra6RiX3x4I8q/v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ZGvTNs42xiYmJ7cjIyHn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NTU1GGJh4Xxt49Y8fuTEf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yqUnTpKGbypSUlN3k5OQ+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T09BmmpaPBkop88eaQJf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mBf11LWKromJie66urqY+/v7C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Pz89qiYiF8LGRZO32&#10;khb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6q9gxKCdmM+SkpLh4eHhQv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09PQZs7Oz&#10;pomHg/LBklTv+ZMT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8alM0rKpmr6IiIjvxMTEg/v7+wj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6OnoMaempr2JhoHyxJVV7feTE/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aHfHc&#10;mkXo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OmP9zmkSf6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8KpO0barmbqHh4fxtra2n/X19Rf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+KuZsaPj4/l/Pz8Bc/Pz2yXlpbZjYiE77qYZuXt&#10;kiD9/5QO//+UDv//lA7//5QO//+UDv//lA7//5QO//+UDv//lA7//5QO//+UDv//lA7//5QO//+U&#10;Dv//lA7//5QO//+UDv//lA7//5QO//+UDv//lA7//5QO//+UDv//lA7//5QO//+UDv//lA7//5QO&#10;//+UDv//lA7//5QO//+UDv//lA7//5QO//+UDv//lA7//5QO//+UDv//lA7//5QO//+UDv/zpj/c&#10;yK6HvJWUk92Pj4/mwcHBifb29hP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+vr6Cs7Ozm6fn5/LhoWD9K2Yet/TmEjs&#10;95MT//+UDv//lA7//5QO//+UDv//lA7//5QO//+UDv//lA7//5QO//+UDv//lA7//5QO//+UDv//&#10;lA7//5QO//+UDv//lA7//5QO//+UDv//lA7//5QO//+UDv//lA7//5QO//+UDv//lA7//5QO//+U&#10;Dv//lA7//5QO//+UDv//lA7//5QO//+UDv//mh3x36tjybaokcGRkZDjkJCQ476+vo3w8PAi////&#10;AP///wD///8ApJaB4MuNO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rqWXxL+/v4v///8A////AP///wDm5uY4tLS0&#10;oomIh++ZkITmwJpk4+qSJfn/lA7//5QO//+UDv//lA7//5QO//+UDv//lA7//5QO//+UDv//lA7/&#10;/5QO//+UDv//lA7//5QO//+UDv//lA7//5QO//+UDv//lA7//5QO//+UDv//lA7//5QO//+UDv//&#10;lA7//5QO//+UDv//lA7//5QO//+UDv//lA7//5QO//+UDv//lA7//5QO/vKmQ9nLrYG/pKCYzIWF&#10;hfKoqKi52traVP7+/gH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y8vIdxcXFf5+f&#10;n8mFhIP1oZWE37+ca97hlzjv+5MR//+UDv//lA7//5QO//+UDv//lA7//5QO//+UDv//lA7//5QO&#10;//+UDv//lA7//5QO//+UDv//lA7//5QO//+UDv//lA7//5QO//+UDv//lA7//5QO//+UDv//lA7/&#10;/5QO//+UDv//lA7//5gX9euoT9TIq4DCqKGVzIqKie2Tk5Peu7u7luTk5D7///8A////AP///wD/&#10;//8A////AP///wDVz8Vum4Vl/v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ijNuCHh4fw8fHxH////wD///8A////AP///wD/&#10;//8A/Pz8BNra2lOxsbGoi4qJ7JGNh+mvmnrc0JpR5vKTHPv/lA7//5QO//+UDv//lA7//5QO//+U&#10;Dv//lA7//5QO//+UDv//lA7//5QO//+UDv//lA7//5QO//+UDv//lA7//5QO//+UDv//lA7//5QO&#10;//+UDv//lA7//5QO//+UDv//lA7//5QO//+UDv74oTPk2Ktsx7anj8SZlpTZhoaG8qenp7vPz89r&#10;+fn5Dv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f39w/W1tZbtbW1oJaWltmDg4P2lpCI5bGdftfFn2vZ2Z1L5e+XKPL8kxD//5QO//+UDv//&#10;lA7//5QO//+UDv//lA7//5QO//+UDv//lA7//5QO//+UDv//lA7//5QO//+UDv//lxX28aA55N6n&#10;WtPNqXbHtaWNx52Zk9aGhobyjo6O56ysrLPLy8tz7e3tJv///wD///8A////AP///wD///8A////&#10;AP///wD///8A////APz8/ASOh33z3o8q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wa6RuKioqLn///8A////AP///wD///8A////&#10;AP///wD///8A////AP///wD///8A5eXlOsTExIKlpaXAh4eH8YuJhu+jl4Xdu5502NCfXN3imj3r&#10;9ZMa/f+UDv//lA7//5QO//+UDv//lA7//5QO//+UDv//lA7//5QO//+UDv//lA7//5QO//+UDv//&#10;lA7//5QO/vqbJO7rpUja1KhrzMCnhMaropTKkZCP5IWFhfSdnZ3Ovb29kd3d3Uz8/PwF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r6+grh4eFEx8fHfbGxsaienp7MjIyM6IGBgfuKiYfumJOM&#10;4J6Xi9ynm4nXr5+I0bGfhtGzoIXRtaKGzbGgiM+tn4rRq5+N0KKaj9WYlI7ejo2L6YWFhfSJiYnu&#10;mpqa1Kurq7XBwcGK2traVPT09Bn///8A////AP///wD///8A////AP///wD///8A////AP///wD/&#10;//8A////AP///wD///8A////AMrDuYighmH+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qhMuSJiYnu5+fnNf///wD///8A////AP///wD/&#10;//8A////AP///wD///8A////AP///wD///8A////AP///wD///8A7e3tJtTU1GG7u7uUp6envJaW&#10;ltmGhobyh4aF8pCOieialYvfpJqK2KqditStnofSsZ+F0bWjhc6zoYfPr6CI0K6gjM6lnI7UnZiP&#10;2paTkN+Ih4fwgoKC+JCQkOOjo6PFtra2n8vLy3Hm5uY3/v7+A/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v7+A/Dw8CLi&#10;4uJA2traU9HR0WbKysp2x8fHfMTExILExMSDx8fHfMrKynXOzs5t1tbWWuHh4ULs7Owp+fn5Dv//&#10;/wD///8A////AP///wD///8A////AP///wD///8A////AP///wD///8A////AP///wD///8A////&#10;AP///wD///8A////AP///wD///8A+/v7Bo2GfPThkCj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w66QuKampr7///8A////AP///wD///8A////&#10;AP///wD///8A////AP///wD///8A////AP///wD///8A////AP///wD///8A////AP///wD///8A&#10;////AP///wD29vYU6urqL9/f30jV1dVezs7ObsrKynbHx8d9w8PDhcTExIDIyMh6y8vLdNPT02Lc&#10;3NxP5eXlO/T09Br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x8C3jaKHYfv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qlON6Liors5eXlP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8/PwFk4yA7dOONP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tauauq2trbH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c29hQjYN2+vmTE/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+ivYsOIiIjv9PT0Gv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CqoZPMuYpJ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mx7xnZuX1MfHx33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R+JhX714pA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8eyla6ZmZnW/Pz8B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NTT0GSOhHb5&#10;95MV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nsWe/h4eH8Ozs7Cv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K+p&#10;n7uqiFn7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+qIx5ZOSkeDNzc1w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9/f3D5KNherMjTn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aHPKvqZ+8vr6+jv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7OzsKomFf/Tbjy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hL6v7CbsZeXl9j5+fkN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39/fSYiEfPbokSP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9K1ja2Li4vp8fHxH/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ysnIeI+GefXxkhv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fuICtiYmJ7uLi4kH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xcbDgI6FefXtkR3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2rV/soiIiO/d3d1K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xcTCgo6FefXskR/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9Gue7yBgYH73d3dS/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ycnGeYCAgP/YjjD//5QO//+UDv//&#10;lA7/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/5QO//uSDv9kZkT/gICA/+/v7yX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29vbUYiFf/TYjjD//5QO&#10;//+UDv//lA7//5QO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/+UDv/tjhH/WGNQ/292dv+JoaGS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4eHhRIqHg/HJ&#10;j0L2/5QO//+UDv//lA7//5QO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+U&#10;Dv//lA7/0oQY/1VkW/9ib2//DDo6/2CGhZ/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7e3t&#10;KJSSj+KmjGjx9pIW//+UDv//lA7//5QO//+UDv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//lA7/&#10;/5QO/5JyLf9mcG//NlVV/wc2Nf8AMzP/OGRkx/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+vr6C7OzsKeNhn7z4pAn//+UDv//lA7//5QO//+UDv/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/lA7//5QO//GP&#10;Ef9fZEX/dHl5/y1QT/8AMzP/ADMz/wAzM/8WR0bo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NbW1lqKiIXwt5Fb7/mTE///lA7//5QO//+UDv//lA7/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/lA7//5QO//+UDv+idyb/&#10;W2lk/2Zxcf8TPz7/ADMz/wAzM/8AMzP/ADMz/wAzM/7y9fUN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R6rq6i2jYd/8tWQOPj/lA7//5QO//+UDv//lA7//5QO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/lA7//5QO//+UDv/ciBT/XWVN/3R5&#10;ef84Vlb/AzU1/wAzM/8AMzP/ADMz/wAzM/8AMzP/ADMz/8TT0zv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H8nJyXioqKi5iYmI7o+Mhuyv&#10;nH7Zx51l3N+aP+v3kxX//5QO//+UDv//lA7//5QO//+UDv//lA7//5QO//+UDv//lA7//5QO//+U&#10;Dv//lA7//5QO//+UDv//lA7//5QO//+UDv//lA7//5QO//+UDv/5kg//wIEh/450N/9vbEv/X2pg&#10;/3N4eP9qc3P/Rl9f/yZLS/8HNjX/ADMz/wAzM/8AMzP/ADMz/wAzM/8AMzP/ADMz/wAzM/8AMzP/&#10;ADMz/wAzM/8AMzP/ADMz/wAzM/8AMzP/ADMz/wAzM/8AMzP/ADMz/wAzM/8AMzP/ADMz/77OzkH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hUVDdADMz/wAzM/8AMzP/ADMz/wAzM/8A&#10;MzP/ADMz/wAzM/8AMzP/ADMz/wAzM/8AMzP/ADMz/wAzM/8AMzP/ADMz/wAzM/8AMzP/ADMz/wAz&#10;M/8AMzP/ADMz/wAzM/8AMzP/ADMz/wAzM/8AMzP/ADMz/wAzM/8AMzP/ADMz/wAzM/8AMzP/ADMz&#10;/093drH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EJsbL4AMzP/ADMz/wAzM/8AMzP/ADMz&#10;/wAzM/8AMzP/ADMz/wAzM/8AMzP/ADMz/wAzM/8AMzP/ADMz/wAzM/8AMzP/ADMz/wAzM/8AMzP/&#10;ADMz/wAzM/8AMzP/ADMz/wAzM/8AMzP/ADMz/wAzM/8AMzP/ADMz/wAzM/8AMzP/ADMz/wAzM/8A&#10;MzP/MF5dz/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ZImImwAzM/8AMzP/ADMz/wAzM/8A&#10;MzP/ADMz/wAzM/8AMzP/ADMz/wAzM/8AMzP/ADMz/wAzM/8AMzP/ADMz/wAzM/8AMzP/ADMz/wAz&#10;M/8AMzP/ADMz/wAzM/8AMzP/ADMz/wAzM/8AMzP/ADMz/wAzM/8AMzP/ADMz/wAzM/8AMzP/ADMz&#10;/wAzM/8WRkXp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CIpaV3ADMz/wAzM/8AMzP/ADMz&#10;/wAzM/8AMzP/ADMz/wAzM/8AMzP/ADMz/wAzM/8AMzP/ADMz/wAzM/8AMzP/ADMz/wAzM/8AMzP/&#10;ADMz/wAzM/8AMzP/ADMz/wAzM/8AMzP/ADMz/wAzM/8AMzP/ADMz/wAzM/8AMzP/ADMz/wAzM/8A&#10;MzP/ADMz/wE0NP33+fkI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K/Dw1AAMzP/ADMz/wAzM/8A&#10;MzP/ADMz/wAzM/8AMzP/ADMz/wAzM/8AMzP/ADMz/wAzM/8AMzP/ADMz/wAzM/8AMzP/ADMz/wAz&#10;M/8AMzP/ADMz/wAzM/8AMzP/ADMz/wAzM/8AMzP/ADMz/wAzM/8AMzP/ADMz/wAzM/8AMzP/ADMz&#10;/wAzM/8AMzP/ADMz/9Db2y/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2uPiJQAzM/8AMzP/ADMz&#10;/wAzM/8AMzP/ADMz/wAzM/8AMzP/ADMz/wAzM/8AMzP/ADMz/wAzM/8AMzP/ADMz/wAzM/8AMzP/&#10;ADMz/wAzM/8AMzP/ADMz/wAzM/8AMzP/ADMz/wAzM/8AMzP/ADMz/wAzM/8AMzP/ADMz/wAzM/8A&#10;MzP/ADMz/wAzM/8AMzP/qL69V/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8/PwDBjc2+AAzM/8A&#10;MzP/ADMz/wAzM/8AMzP/ADMz/wAzM/8AMzP/ADMz/wAzM/8AMzP/ADMz/wAzM/8AMzP/ADMz/wAz&#10;M/8AMzP/ADMz/wAzM/8AMzP/ADMz/wAzM/8AMzP/ADMz/wAzM/8AMzP/ADMz/wAzM/8AMzP/ADMz&#10;/wAzM/8AMzP/ADMz/wAzM/+DoqJ7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bS0vjADMz&#10;/wAzM/8AMzP/ADMz/wAzM/8AMzP/ADMz/wAzM/8AMzP/ADMz/wAzM/8AMzP/ADMz/wAzM/8AMzP/&#10;ADMz/wAzM/8AMzP/ADMz/wAzM/8AMzP/ADMz/wAzM/8AMzP/ADMz/wAzM/8AMzP/ADMz/wAzM/8A&#10;MzP/ADMz/wAzM/8AMzP/ADMz/2KHhp3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DdjY8gA&#10;MzP/ADMz/wAzM/8AMzP/ADMz/wAzM/8AMzP/ADMz/wAzM/8AMzP/ADMz/wAzM/8AMzP/ADMz/wAz&#10;M/8AMzP/ADMz/wAzM/8AMzP/ADMz/wAzM/8AMzP/ADMz/wAzM/8AMzP/ADMz/wAzM/8AMzP/ADMz&#10;/wAzM/8AMzP/ADMz/wAzM/8AMzP/Q21tvf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VX19&#10;qgAzM/8AMzP/ADMz/wAzM/8AMzP/ADMz/wAzM/8AMzP/ADMz/wAzM/8AMzP/ADMz/wAzM/8AMzP/&#10;ADMz/wAzM/8AMzP/ADMz/wAzM/8AMzP/ADMz/wAzM/8AMzP/ADMz/wAzM/8AMzP/ADMz/wAzM/8A&#10;MzP/ADMz/wAzM/8AMzP/ADMz/wAzM/8mVVTZ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r7+wbi5+cszNbWUrnExHSotraRnqys&#10;pZWkpLONnZ3Ah5eWzISSktSAkJDZf46O3H2MjOB9i4rifYuK4n2MjOF9jIzgf46O3YORkdiGlJTR&#10;ipmZyZSiorufrKynrbm5j8HJyW3g5OQ4+/v7Bv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B3&#10;mJiIADMz/wAzM/8AMzP/ADMz/wAzM/8AMzP/ADMz/wAzM/8AMzP/ADMz/wAzM/8AMzP/ADMz/wAz&#10;M/8AMzP/ADMz/wAzM/8AMzP/ADMz/wAzM/8AMzP/ADMz/wAzM/8AMzP/ADMz/wAzM/8AMzP/ADMz&#10;/wAzM/8AMzP/ADMz/wAzM/8AMzP/ADMz/w8/P+/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+/v4B&#10;5erqKMLNzWWmtLSVkaGguYGSktR5iIjldYKC73V/f/Z3fn3+fX9//3t+ff91e3v/cHp6/2p4eP9j&#10;dnb/YHV1/1x0dP9Yc3P/VnFx/1Rxcf9ScHD/UXBw/05vb/9Pb2//UHBw/1BwcP9QcHD/U3Fx/1Zy&#10;cv9XcnL/XHR0/2F1df9nd3f/bHl5/3Z9fP99f3//en9/+3qDg/GDj4/dlqOjur/Hx3b09PQX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Jqzs2QAMzP/ADMz/wAzM/8AMzP/ADMz/wAzM/8AMzP/ADMz/wAzM/8AMzP/ADMz/wAzM/8AMzP/&#10;ADMz/wAzM/8AMzP/ADMz/wAzM/8AMzP/ADMz/wAzM/8AMzP/ADMz/wAzM/8AMzP/ADMz/wAzM/8A&#10;MzP/ADMz/wAzM/8AMzP/ADMz/wAzM/8AMzP/ADMz/+/y8h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v7+Adzk5DWxwMB+k6OjtICRkdV2hYXqdH9/9Xh+&#10;ff98f3//c3x7/2p4eP9gdXX/V3Jy/09vb/9IbW3/Qmxr/ztqaf80Zmb/M2Zm/zNmZv8zZmb/M2Zm&#10;/zNmZv8zZmb/M2Zm/zNmZv8zZmb/M2Zm/zNmZv8zZmb/M2Zm/zNmZv8zZmb/M2Zm/zNmZv8zZmb/&#10;M2Zm/zNmZv8zZmb/M2Zm/zNmZv8zZmb/M2Zm/zNmZv86aGj/Q2xs/09vb/9ac3P/a3h4/3t/f/97&#10;gYH1i5WV073ExH339/cP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wNDQPgAzM/8AMzP/ADMz/wAzM/8AMzP/ADMz/wAzM/8AMzP/ADMz/wAzM/8AMzP/ADMz/wAz&#10;M/8AMzP/ADMz/wAzM/8AMzP/ADMz/wAzM/8AMzP/ADMz/wAzM/8AMzP/ADMz/wAzM/8AMzP/ADMz&#10;/wAzM/8AMzP/ADMz/wAzM/8AMzP/ADMz/wAzM/8AMzP/yNXVN/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OGdn/1FwcP9yfHv7g4iI7M/R0WX+/v4B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JbW3/dn5++JecnMz09PQZ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0Zmb/XHV1+oOEhPT6+voK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b39wvX399BvMjIbqy5uYyfra2jlKOjtoubm8WHl5bMhJOT04CQkNl/jo7dfo2N3n6N&#10;jd9+jIvffo2N34CPj9yDkZHYhZOT1IeWlc+Mm5vGk6Ggu5unp66kr6+frrq6jL7IyHHQ2NdS5enp&#10;Lvr6+gn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XXV1+YmKiuv6+voK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6+/sGydTUU5usrKSElpXOeIaG&#10;6HN/f/R3fn39fX9//3l+ff9wenr/a3h4/2V3d/9gdXX/WnNz/1hzc/9WcnL/VHFx/1JwcP9RcHD/&#10;UXBw/1FwcP9QcHD/UnBw/1Rxcf9WcXH/VnJy/1lzc/9cdHT/YHV1/2R2dv9md3f/bXl5/3J8e/93&#10;fXz/fX9//3t/f/55f3/4eIKC8nuGhuqBjo7djJqayp2qqq2zvLyIztXVWe/w8B7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d4SE7bS0&#10;tKL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8a2r+&#10;h4eH8Pv7+wj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+MkZHf3d3dS/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+/v4BobS0kW9+fvN4fHz/XHR0/0Jsa/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tqaf9FbGz/UnBw/150dP9reHj/eH59/3t/f/17&#10;hITvh5KS16Crq6rJz89j9vb2E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5GYmNPT09Ni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1N7eQG+Bge13fXz/UnBw/zZnZ/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OGdn&#10;/0RsbP9ScHD/YHV1/295ef98f3//eoGB9YONjeCcp6eyytDQY/n5+Q3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lZmZ1dra2lP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L7Pz1p3fXz+YHV1/zdnZ/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0Jyce6Hh4fw8vLyHf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R3NxCd318/1t0dP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hZycvZmZmdb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v7+AW+AgPBidn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lsa/Wam5vQy8vLcf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E0NBaeX59/zV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jqOjspKSkuH8/PwE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JWkpLJjdn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1mCgtmMjIzp3NzcT/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jp2dwVpzc/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/cG/vnZ+fx7S0tKP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ChrKyoX3V1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OGpp9qOqqrGbm5vS+/v7Bv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Nfb209xfHv+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Vo&#10;aPqQlZXVkJCQ5PT09Bn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v7+AX2CgvRAamr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1aGj6&#10;k5ycyYCAgP/19fUV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sba2mmV3d/0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0Fsa/9bc3P/eH59/n6Fhe+jq6us7OzsJv///wD///8A////AP///wD///8A////&#10;AP///wD///8A////AP///wD///8A////AP///wD///8A////AP///wD///8A////AP///wAHNzf2&#10;ADMz/wAzM/8AMzP/ADMz/wAzM/8AMzP/ADMz/wAzM/8AMzP/ADMz/wAzM/8AMzP/ADMz/wAzM/8A&#10;MzP/ADMz/wAzM/8AMzP/ADMz/wAzM/8AMzP/ADMz/wAzM/8CNDT/LFVU/2t3d/9yfHv/Sm5u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OGtq9p+r&#10;q6yOjo7o8PDwIv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6+voKgoWF8UVsbP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RGxs/151df96f3/9g4uK57rAv4b6+voL////AP///wD/&#10;//8A////AP///wD///8A////AP///wD///8A////AP///wD///8A////AP///wD///8A////ABdH&#10;RugAMzP/ADMz/wAzM/8AMzP/ADMz/wAzM/8AMzP/ADMz/wAzM/8AMzP/ADMz/wAzM/8AMzP/ADMz&#10;/wAzM/8AMzP/ADMz/wAzM/8AMzP/ADMz/wAzM/8AMzP/JlFQ/2l2dv90e3v/TW9v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9wb/Chqaiy&#10;kJCQ4+3t7Sb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2dlWe4CA+DhnZ/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RmZv9Lbm7/Z3d3/32AgPuPmZnP2dvb&#10;Tv///wD///8A////AP///wD///8A////AP///wD///8A////AP///wD///8A////AP///wD///8A&#10;K1pZ1AAzM/8AMzP/ADMz/wAzM/8AMzP/ADMz/wAzM/8AMzP/ADMz/wAzM/8AMzP/ADMz/wAzM/8A&#10;MzP/ADMz/wAzM/8AMzP/ADMz/wAzM/8AMzP/GEdG/11ycv93fXz/Tm9v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9NenrlnqKiw5qa&#10;mtT09PQZ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Cvs7OkcH189j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Omho/1Rxcf91&#10;fXz9f4WF77O3t5T39/cP////AP///wD///8A////AP///wD///8A////AP///wD///8A////AP//&#10;/wA/amrAADMz/wAzM/8AMzP/ADMz/wAzM/8AMzP/ADMz/wAzM/8AMzP/ADMz/wAzM/8AMzP/ADMz&#10;/wAzM/8AMzP/ADMz/wAzM/8AMzP/DDw7/09qav95fn3/WHJy/zZnZ/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ZouLzZSVldu7u7uU&#10;+vr6Cv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7+/gOanJzNeH59/T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FbGz/ZHZ2/32AgPuTnJzK5ebmNv///wD///8A////AP///wD///8A////AP///wD///8A&#10;////AFR8fKsAMzP/ADMz/wAzM/8AMzP/ADMz/wAzM/8AMzP/ADMz/wAzM/8AMzP/ADMz/wAzM/8A&#10;MzP/ADMz/wAzM/8AMzP/AjQ0/zNaWv91e3v/YnZ2/zpoaP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oqhobOKiorswcHBiv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z8/ASgpKS9dH18+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Omho/1Zycv95f3/9ho6O48/R0WP///8A////AP///wD///8A////AP//&#10;/wD///8Aao2NlQAzM/8AMzP/ADMz/wAzM/8AMzP/ADMz/wAzM/8AMzP/ADMz/wAzM/8AMzP/ADMz&#10;/wAzM/8AMzP/ADMz/xdGRf9idHT/c3x7/0VsbP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9wb/CfqaiyiYmJ7dvb21H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r6+gqVmJfVaHt6&#10;9T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RmZv9Ob2//cXx7/X+FhfC8wL+H+/v7Bv///wD///8A&#10;////AP///wCBoJ99ADMz/wAzM/8AMzP/ADMz/wAzM/8AMzP/ADMz/wAzM/8AMzP/ADMz/wAzM/8A&#10;MzP/ADMz/wM1Nf89YWH/eH59/1Zycv81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9YgYHam52dzJqamtTw8PAi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n5+Q2a&#10;nJzOcX9/8zV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RGxs/2p4eP5+g4P0tLm4lPr6&#10;+gv///8A////AJqzs2QAMzP/ADMz/wAzM/8AMzP/ADMz/wAzM/8AMzP/ADMz/wAzM/8AMzP/ADMz&#10;/wAzM/8VRET/Y3V1/3F6ev9Aamr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fpqavI6Ojui0tLSi+/v7Bv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z8/AWwsrGmeoKC8jpoaP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0Fsa/9md3f/&#10;fYKC9rC1tZv6+voKssbGTAAzM/8AMzP/ADMz/wAzM/8AMzP/ADMz/wAzM/8AMzP/ADMz/wAzM/8A&#10;MzP/MFhX/3Z9fP9YcnL/NG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Omxr9JypqK2IiIjv09PTZ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BwcGIgYOD9ENsa/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/amr/ZHh3/n6CgvWSoqKkADMz/wAzM/8AMzP/ADMz/wAzM/8AMzP/ADMz/wAzM/8AMzP/Bzc2&#10;/09ra/93fXz/RGxs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1N/f9+eoqLDk5OT3+rq6j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a2tpThYaG8Vp3dvU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QWxr/11wcP8AMzP/ADMz/wAzM/8AMzP/ADMz/wAzM/8AMzP/ADMz/xBAQP9n&#10;dnb/a3h4/zpoaP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9+mpq8j4+P5a+vr636+voL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w8PAjlZaW2XWCgvA5aGj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mVk/wAzM/8AMzP/ADMz/wAzM/8AMzP/ADMz/wAzM/8cSkr/cnp6&#10;/1pzc/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+b27xnaensIiIiO/R0dFm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8/PwEurq6l4GEhPRIbm79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AjU1/wAzM/8AMzP/ADMz/wAzM/8AMzP/K1VU/3d9fP9Q&#10;cHD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XIWE15udncyXl5fX7OzsKf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3d3dS4eJie5mfHvyNG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HODj/ADMz/wAzM/8AMzP/ADMz/zBZWP94fHz/Rmxs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NGdn/Yign7SLi4vrt7e3nfv7+wb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9fX1FaGjo8N8hITx&#10;PWlp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wo7O/8AMzP/ADMz/wAzM/80W1v/eH59/0Nsa/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0l3duigpqa2i4uL69nZ2Vb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MnJ&#10;yXeDhIT0VHNz9j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DT49/wAzM/8AMzP/JlNS/4CAgP9DbGv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2lpXCk5SU3aSkpML09PQZ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Ojp6DGRkpLgdIKC7zloaP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PQED/ADMz/yZRUP99f3//Rmxs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/&#10;cG/xnKensYiIiO/Kysp2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v7+wa3t7eagoSE9Exvb/o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xFDQ/8bSUn/d318/0pub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ZIuL&#10;0JqcnNCZmZnV7OzsK/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g4OBFiouL6W+AgPA3Z2f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GUpK/255ef9RcHD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Omxr9JSlpbKJ&#10;iYnuvb29kfz8/AT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5+fkNrq+vrYGEhPJGbW39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9acnL/ZHZ2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2CIh9Scnp7JkpKS&#10;3+Li4k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2traVIaIiO9nfX3xNW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Sm5u/3N8e/81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psa/SUpaWyiYmJ7ri4uJn7&#10;+/sJ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9fX1Faenp7qBhYXxRWxs&#10;/T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ZnZ/93fXz/Q2xr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9fh4bUnJ6eyZKSkuDi4uJB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NXV1V6H&#10;iIjvbH9/8DZnZ/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W3R0/2B1df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7bWzzlKSksoqKiu24uLia+/v7Cf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b29hSrrKyygYSE8khubvs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1paf94fHz/N2dn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ao6OzJqcnM6UlJTc4uLiQ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a2tpUiImJ7W+AgO82Z2f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X3V1/1dyc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QnNy7ZumprKIiIjvv7+/i/z8/AX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39/cPr6+vq4KFhfJOcXH4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poaP96fn3/OGdn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nqYmL6UlZXcnZ2dzuvr6yz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39/fSY6Pj+V4hITuOmho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VnFx/1x0dP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1F9feCfpqa4iYmJ7svLy3P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+/v7Br6+vo6DhIT0XHl48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9xenr/Q2xr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ptbPSPo6O0i4uL6qurq7Ty8vIb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Ovr6yybnJzQfoWF70Js&#10;a/4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Pmpq/3V7e/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9vkZHHmpycz5OTk9/d3d1K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Ozs5t&#10;hYaG8W2AgO43Z2f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9RcHD/X3V1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9NenrlnqamtIeHh/DCwsKG/Pz8Bf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19fUXr6+vq4KEhPNVdnX0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2B1df9QcHD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7bWzz&#10;j6KitI6Ojuinp6e88PDwIv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5OTkPpWVldp+hobuQWxr/j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cXp6/z9qa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+eZeXwJma&#10;mtOUlJTc3NzcTv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v7+AcvLy3OGhobxboGB7jdnZ/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7f3//Nmdn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XIWE156kpL6JiYnu&#10;yMjIevz8/AT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b29hSxsbGog4WF8lp4d/I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NmZm/3t+ff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Snh355qlpbaIiIjutLS0o/b2&#10;9hT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m5uY3m5yc0ICGhu9JcG/5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5aGj/d318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P3Bv8ZGioraMjIzppKSkwurq6j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1dXVXouMjOh6&#10;hobsPWlp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hnZ/96fn3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OGpp9oOcnLqUlZXcl5eX193d3Ur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+/v7&#10;BsPDw4WEhYXyboGB7TdnZ/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NGZm/3x/f/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NGdn/XaVlMScnp7Kjo6O6NDQ0Gj+/v4B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T09BixsbGog4WF8mJ8fO81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eX59&#10;/zhnZ/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22Pj8qdoKDFiYmJ7cTExIL7+/sI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r6+supKWlwIOFhfJXd3by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9u&#10;eXn/Q2xr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2SKidGeo6O/iIiI7729vY/39/cP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4eHhQ5mamtOChobuTXFx9j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191df9RcHD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2CIh9SdpKS8hoaG8be3t5v19fUV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NbW1luQkJDjf4iI60dvbvk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Tm9v/2J2d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2GJiNOdo6O9hoaG8bW1taHy8vId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7+/gPNzc1vi4uL6X6H&#10;h+lDbGz7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6aGj/eX59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2KJiNGd&#10;o6O+h4eH8bW1taHy8vId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8/PwF&#10;yMjIeYiJie18h4fpQWxr/T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ve3r/RGxs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mqOjsycoqLAh4eH&#10;8La2tp/y8vId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+/v7CcTExIKHh4fveoeH6EBsa/0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1NwcP9gdXX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NWdn+3WUk8WcoKDGh4eH8Lq6upf0&#10;9PQ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n5+Q3BwcGIhoeH8HyIiOhCbGz7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OGdn/3p+ff85Z2f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OWxr9X6YmMCbnZ3MiYmJ7cHBwYn39/cQ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6+voLxMTEg4iIiO59iIjoQ2xs+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X3V1/1Zyc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Q3Rz7IyfnrqUlZXbkJCQ48nJyXj7+/sJ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+/v7CcfHx3yJiorsf4mJ6Elwb/Y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8aWn/eX59/zdnZ/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U39/35ajo7qLi4vqnJycz9bW1lz+/v4B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v7+wbKysp1j4+P&#10;5YOIiOtSdXT0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fdXX/WXNz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1aGj6b5GRyZuiosGHh4fxqampt+Tk5D3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+&#10;/v4D1NTUYZaWltmEh4fuW3l48DR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poaP94fHz/PGlp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9BcnHviJycvZmamtKJiYnuu7u7lPHx8R7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Nzc3E6fn5/JhIaG8GmBgeo4Z2f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1JwcP9seHj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9hiIfU&#10;l6KivYuLi+mZmZnVz8/Pa/v7+wb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m5uY3ra2tsISEhPR3h4fmP2pq/T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255ef9RcHD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0BxcO+Dmpq+m52dzIaG&#10;hvGxsbGo5ubmN/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vLyG7y8vJKHh4fvgImJ505zcvQ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PGlp/3d9fP8+amr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NWdn+2qNjc6XoqK+i4uL65mZmdXKysp1&#10;+fn5Df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v7+wnLy8tzlJWV24SH&#10;h+5lf3/rN2dn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Q2Zm/3J5&#10;ef82Z2f/M2Zm/zNmZv8zZmb/M2Zm/zNmZv8zZmb/M2Zm/zNmZv8zZmb/M2Zm/zNmZv8zZmb/M2Zm&#10;/zNmZv8zZmb/M2Zm/zNmZv8zZmb/M2Zm/zNmZv8zZmb/M2Zm/zNmZv8zZmb/M2Zm/zNmZv8zZmb/&#10;M2Zm/zNmZv8zZmb/M2Zm/zNmZv8zZmb/M2Zm/zNmZv8zZmb/M2Zm/zNmZv8zZmb/M2Zm/zNmZv8z&#10;Zmb/M2Zm/zNmZv8zZmb/M2Zm/zNmZv8zZmb/UX194Y2fnryWmJfWiYmJ7ra2tp/n5+c1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4ODgR6mpqbeDhIT0eYiI5UJsbPo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oW1r/&#10;SGFh/1VwcP8zZmb/M2Zm/zNmZv8zZmb/M2Zm/zNmZv8zZmb/M2Zm/zNmZv8zZmb/M2Zm/zNmZv8z&#10;Zmb/M2Zm/zNmZv8zZmb/M2Zm/zNmZv8zZmb/M2Zm/zNmZv8zZmb/M2Zm/zNmZv8zZmb/M2Zm/zNm&#10;Zv8zZmb/M2Zm/zNmZv8zZmb/M2Zm/zNmZv8zZmb/M2Zm/zNmZv8zZmb/M2Zm/zNmZv8zZmb/M2Zm&#10;/zNmZv8zZmb/M2Zm/zNmZv9EdXTrg5qawJqensqFhYXypqamvtXV1V78/PwF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Ly8hvLy8tzpqamvoWFhfOIjYzmeYyM3k91dPEz&#10;Zmb/M2Zm/zNmZv8zZmb/M2Zm/zNmZv8zZmb/M2Zm/zNmZv8zZmb/M2Zm/zNmZv8zZmb/M2Zm/zNm&#10;Zv8zZmb/M2Zm/zNmZv8zZmb/M2Zm/wk6Ov8AMzP/ADMz/wAzM/8AMzP/ADMz/wAzM/8AMzP/ADMz&#10;/xM/Pv8rTk7/PVlZ/wEzM/8AMzP/ADMz/wAzM/8AMzP/ADMz/wAzM/8AMzP/ADMz/wAzM/8AMzP/&#10;ADMz/wAzM/8AMzP/ADMz/wAzM/8AMzP/ADMz/wAzM/8AMzP/ADMz/wAzM/8AMzP/sMPDT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Pz8Bd3d3Uu6urqYlpaW&#10;2YSEhPSHj4/fcoeH4EZwb/UzZmb/M2Zm/zNmZv8zZmb/M2Zm/zNmZv8zZmb/M2Zm/zNmZv8zZmb/&#10;M2Zm/zNmZv8zZmb/M2Zm/zNmZv8zZmb/Cjs7/wAzM/8AMzP/ADMz/wAzM/8AMzP/ADMz/wAzM/8A&#10;MzP/ADMz/wAzM/8AMzP/ADMz/wAzM/8AMzP/ADMz/wAzM/8AMzP/ADMz/wAzM/8AMzP/ADMz/wAz&#10;M/8AMzP/ADMz/wAzM/8AMzP/ADMz/wAzM/8AMzP/ADMz/wAzM/8AMzP/ADMz/wAzM/+qwMBU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9PT0GNHR0WWwsLCqkJCQ5IWGhvGHkJDec4mI30pzcvIzZmb/M2Zm/zNmZv8zZmb/M2Zm/zNm&#10;Zv8zZmb/M2Zm/zNmZv8zZmb/M2Zm/zNmZv8LPDv/ADMz/wAzM/8AMzP/ADMz/wAzM/8AMzP/ADMz&#10;/wAzM/8AMzP/ADMz/wAzM/8AMzP/ADMz/wAzM/8AMzP/ADMz/wAzM/8AMzP/ADMz/wAzM/8AMzP/&#10;ADMz/wAzM/8AMzP/ADMz/wAzM/8AMzP/ADMz/wAzM/8AMzP/ADMz/wAzM/8AMzP/ADMz/6a8vFn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9vb2FNfX11i7u7uWoKCgyIWG&#10;hvKHiYntiZGR3HqNjdpef3/mPWxr+TNmZv8zZmb/DD49/wAzM/8AMzP/ADMz/wAzM/8AMzP/ADMz&#10;/wAzM/8AMzP/ADMz/wAzM/8AMzP/ADMz/wAzM/8AMzP/ADMz/wAzM/8AMzP/ADMz/wAzM/8AMzP/&#10;ADMz/wAzM/8AMzP/ADMz/wAzM/8AMzP/ADMz/wAzM/8AMzP/ADMz/wAzM/8AMzP/ADMz/wAzM/+e&#10;tbVh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Ovr6y7Q0NBot7e3nJ+fn8qIiIjvhYWF8ouRkd8aR0b0ADMz/wAzM/8AMzP/ADMz/wAzM/8A&#10;MzP/ADMz/wAzM/8AMzP/ADMz/wAzM/8AMzP/ADMz/wAzM/8AMzP/ADMz/wAzM/8AMzP/ADMz/wAz&#10;M/8AMzP/ADMz/wAzM/8AMzP/ADMz/wAzM/8AMzP/ADMz/wAzM/8AMzP/ADMz/wAzM/8AMzP/ADMz&#10;/5qzs2T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y8vIb29vbUCVRUOUAMzP/ADMz/wAzM/8AMzP/ADMz&#10;/wAzM/8AMzP/ADMz/wAzM/8AMzP/ADMz/wAzM/8AMzP/ADMz/wAzM/8AMzP/ADMz/wAzM/8AMzP/&#10;ADMz/wAzM/8AMzP/ADMz/wAzM/8AMzP/ADMz/wAzM/8AMzP/ADMz/wAzM/8AMzP/ADMz/wAzM/8A&#10;MzP/mbOzZf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Ll1c0QAzM/8AMzP/ADMz/wAzM/8A&#10;MzP/ADMz/wAzM/8AMzP/ADMz/wAzM/8AMzP/ADMz/wAzM/8AMzP/ADMz/wAzM/8AMzP/ADMz/wAz&#10;M/8AMzP/ADMz/wAzM/8AMzP/ADMz/wAzM/8AMzP/ADMz/wAzM/8AMzP/ADMz/wAzM/8AMzP/ADMz&#10;/wAzM/+YsrJm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vXVzQADMz/wAzM/8AMzP/ADMz&#10;/wAzM/8AMzP/ADMz/wAzM/8AMzP/ADMz/wAzM/8AMzP/ADMz/wAzM/8AMzP/ADMz/wAzM/8AMzP/&#10;ADMz/wAzM/8AMzP/ADMz/wAzM/8AMzP/ADMz/wAzM/8AMzP/ADMz/wAzM/8AMzP/ADMz/wAzM/8A&#10;MzP/ADMz/5exsWj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C5dXNEAMzP/ADMz/wAzM/8A&#10;MzP/ADMz/wAzM/8AMzP/ADMz/wAzM/8AMzP/ADMz/wAzM/8AMzP/ADMz/wAzM/8AMzP/ADMz/wAz&#10;M/8AMzP/ADMz/wAzM/8AMzP/ADMz/wAzM/8AMzP/ADMz/wAzM/8AMzP/ADMz/wAzM/8AMzP/ADMz&#10;/wAzM/8AMzP/mLKyZv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Llxb0QAzM/8AMzP/ADMz&#10;/wAzM/8AMzP/ADMz/wAzM/8AMzP/ADMz/wAzM/8AMzP/ADMz/wAzM/8AMzP/ADMz/wAzM/8AMzP/&#10;ADMz/wAzM/8AMzP/ADMz/wAzM/8AMzP/ADMz/wAzM/8AMzP/ADMz/wAzM/8AMzP/ADMz/wAzM/8A&#10;MzP/ADMz/wAzM/+Zs7Nl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tW1rSADMz/wAzM/8A&#10;MzP/ADMz/wAzM/8AMzP/ADMz/wAzM/8AMzP/ADMz/wAzM/8AMzP/ADMz/wAzM/8AMzP/ADMz/wAz&#10;M/8AMzP/ADMz/wAzM/8AMzP/ADMz/wAzM/8AMzP/ADMz/wAzM/8AMzP/ADMz/wAzM/8AMzP/ADMz&#10;/wAzM/8AMzP/ADMz/5qzs2T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CtaWdQAMzP/ADMz&#10;/wAzM/8AMzP/ADMz/wAzM/8AMzP/ADMz/wAzM/8AMzP/ADMz/wAzM/8AMzP/ADMz/wAzM/8AMzP/&#10;ADMz/wAzM/8AMzP/ADMz/wAzM/8AMzP/ADMz/wAzM/8AMzP/ADMz/wAzM/8AMzP/ADMz/wAzM/8A&#10;MzP/ADMz/wAzM/8AMzP/nbW1Yv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KlhX1QAzM/8A&#10;MzP/ADMz/wAzM/8AMzP/ADMz/wAzM/8AMzP/ADMz/wAzM/8AMzP/ADMz/wAzM/8AMzP/ADMz/wAz&#10;M/8AMzP/ADMz/wAzM/8AMzP/ADMz/wAzM/8AMzP/ADMz/wAzM/8AMzP/ADMz/wAzM/8AMzP/ADMz&#10;/wAzM/8AMzP/ADMz/wAzM/+ft7Zg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oV1bXADMz&#10;/wAzM/8AMzP/ADMz/wAzM/8AMzP/ADMz/wAzM/8AMzP/ADMz/wAzM/8AMzP/ADMz/wAzM/8AMzP/&#10;ADMz/wAzM/8AMzP/ADMz/wAzM/8AMzP/ADMz/wAzM/8AMzP/ADMz/wAzM/8AMzP/ADMz/wAzM/8A&#10;MzP/ADMz/wAzM/8AMzP/ADMz/6G5uV7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CZVVNkA&#10;MzP/ADMz/wAzM/8AMzP/ADMz/wAzM/8AMzP/ADMz/wAzM/8AMzP/ADMz/wAzM/8AMzP/ADMz/wAz&#10;M/8AMzP/ADMz/wAzM/8AMzP/ADMz/wAzM/8AMzP/ADMz/wAzM/8AMzP/ADMz/wAzM/8AMzP/ADMz&#10;/wAzM/8AMzP/ADMz/wAzM/8AMzP/o7q6W/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JVRT&#10;2gAzM/8AMzP/ADMz/wAzM/8AMzP/ADMz/wAzM/8AMzP/ADMz/wAzM/8AMzP/ADMz/wAzM/8AMzP/&#10;ADMz/wAzM/8AMzP/ADMz/wAzM/8AMzP/ADMz/wAzM/8AMzP/ADMz/wAzM/8AMzP/ADMz/wAzM/8A&#10;MzP/ADMz/wAzM/8AMzP/ADMz/wAzM/+mvLxZ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i&#10;UlHcADMz/wAzM/8AMzP/ADMz/wAzM/8AMzP/ADMz/wAzM/8AMzP/ADMz/wAzM/8AMzP/ADMz/wAz&#10;M/8AMzP/ADMz/wAzM/8AMzP/ADMz/wAzM/8AMzP/ADMz/wAzM/8AMzP/ADMz/wAzM/8AMzP/ADMz&#10;/wAzM/8AMzP/ADMz/wAzM/8AMzP/ADMz/6m/vlb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CFQUN4AMzP/ADMz/wAzM/8AMzP/ADMz/wAzM/8AMzP/ADMz/wAzM/8AMzP/ADMz/wAzM/8AMzP/&#10;ADMz/wAzM/8AMzP/ADMz/wAzM/8AMzP/ADMz/wAzM/8AMzP/ADMz/wAzM/8AMzP/ADMz/wAzM/8A&#10;MzP/ADMz/wAzM/8AMzP/ADMz/wAzM/8AMzP/q8DAU/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H05O4AAzM/8AMzP/ADMz/wAzM/8AMzP/ADMz/wAzM/8AMzP/ADMz/wAzM/8AMzP/ADMz/wAz&#10;M/8AMzP/ADMz/wAzM/8AMzP/ADMz/wAzM/8AMzP/ADMz/wAzM/8AMzP/ADMz/wAzM/8AMzP/ADMz&#10;/wAzM/8AMzP/ADMz/wAzM/8AMzP/ADMz/wAzM/+vw8NQ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cTEzjADMz/wAzM/8AMzP/ADMz/wAzM/8AMzP/ADMz/wAzM/8AMzP/ADMz/wAzM/8AMzP/&#10;ADMz/wAzM/8AMzP/ADMz/wAzM/8AMzP/ADMz/wAzM/8AMzP/ADMz/wAzM/8AMzP/ADMz/wAzM/8A&#10;MzP/ADMz/wAzM/8AMzP/ADMz/wAzM/8AMzP/ADMz/7LGxkz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pJSeUAMzP/ADMz/wAzM/8AMzP/ADMz/wAzM/8AMzP/ADMz/wAzM/8AMzP/ADMz/wAz&#10;M/8AMzP/ADMz/wAzM/8AMzP/ADMz/wAzM/8AMzP/ADMz/wAzM/8AMzP/ADMz/wAzM/8AMzP/ADMz&#10;/wAzM/8AMzP/ADMz/wAzM/8AMzP/ADMz/wAzM/8AMzP/tsjISf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F0dG6AAzM/8AMzP/ADMz/wAzM/8AMzP/ADMz/wAzM/8AMzP/ADMz/wAzM/8AMzP/&#10;ADMz/wAzM/8AMzP/ADMz/wAzM/8AMzP/ADMz/wAzM/8AMzP/ADMz/wAzM/8AMzP/ADMz/wAzM/8A&#10;MzP/ADMz/wAzM/8AMzP/ADMz/wAzM/8AMzP/ADMz/wAzM/+5y8pF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URUTqADMz/wAzM/8AMzP/ADMz/wAzM/8AMzP/ADMz/wAzM/8AMzP/ADMz/wAz&#10;M/8AMzP/ADMz/wAzM/8AMzP/ADMz/wAzM/8AMzP/ADMz/wAzM/8AMzP/ADMz/wAzM/8AMzP/ADMz&#10;/wAzM/8AMzP/ADMz/wAzM/8AMzP/ADMz/wAzM/8AMzP/ADMz/77OzkH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FCQu0AMzP/ADMz/wAzM/8AMzP/ADMz/wAzM/8AMzP/ADMz/wAzM/8AMzP/&#10;ADMz/wAzM/8AMzP/ADMz/wAzM/8AMzP/ADMz/wAzM/8AMzP/ADMz/wAzM/8AMzP/ADMz/wAzM/8A&#10;MzP/ADMz/wAzM/8AMzP/ADMz/wAzM/8AMzP/ADMz/wAzM/8AMzP/w9LRP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Dj8+8AAzM/8AMzP/ADMz/wAzM/8AMzP/ADMz/wAzM/8AMzP/ADMz/wAz&#10;M/8AMzP/ADMz/wAzM/8AMzP/ADMz/wAzM/8AMzP/ADMz/wAzM/8AMzP/ADMz/wAzM/8AMzP/ADMz&#10;/wAzM/8AMzP/ADMz/wAzM/8AMzP/ADMz/wAzM/8AMzP/ADMz/wAzM//J1tY2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LOzvzADMz/wAzM/8AMzP/ADMz/wAzM/8AMzP/ADMz/wAzM/8AMzP/&#10;ADMz/wAzM/8AMzP/ADMz/wAzM/8AMzP/ADMz/wAzM/8AMzP/ADMz/wAzM/8AMzP/ADMz/wAzM/8A&#10;MzP/ADMz/wAzM/8AMzP/ADMz/wAzM/8AMzP/ADMz/wAzM/8AMzP/ADMz/8/b2z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Ac3N/YAMzP/ADMz/wAzM/8AMzP/ADMz/wAzM/8AMzP/ADMz/wAz&#10;M/8AMzP/ADMz/wAzM/8AMzP/ADMz/wAzM/8AMzP/ADMz/wAzM/8AMzP/ADMz/wAzM/8AMzP/ADMz&#10;/wAzM/8AMzP/ADMz/wAzM/8AMzP/ADMz/wAzM/8AMzP/ADMz/wAzM/8AMzP/1d/fKv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ADMz/gAzM/8AMzP/ADMz/wAzM/8AMzP/ADMz/wAzM/8AMzP/&#10;ADMz/wAzM/8AMzP/ADMz/wAzM/8AMzP/ADMz/wAzM/8AMzP/ADMz/wAzM/8AMzP/ADMz/wAzM/8A&#10;MzP/ADMz/wAzM/8AMzP/ADMz/wAzM/8AMzP/ADMz/wAzM/8AMzP/ADMz/wAzM//c5eUj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n6+gYAMzP/ADMz/wAzM/8AMzP/ADMz/wAzM/8AMzP/ADMz/wAz&#10;M/8AMzP/ADMz/wAzM/8AMzP/ADMz/wAzM/8AMzP/ADMz/wAzM/8AMzP/ADMz/wAzM/8AMzP/ADMz&#10;/wAzM/8AMzP/ADMz/wAzM/8AMzP/ADMz/wAzM/8AMzP/ADMz/wAzM/8AMzP/ADMz/+Pq6hv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7/LyEAAzM/8AMzP/ADMz/wAzM/8AMzP/ADMz/wAzM/8AMzP/&#10;ADMz/wAzM/8AMzP/ADMz/wAzM/8AMzP/ADMz/wAzM/8AMzP/ADMz/wAzM/8AMzP/ADMz/wAzM/8A&#10;MzP/ADMz/wAzM/8AMzP/ADMz/wAzM/8AMzP/ADMz/wAzM/8AMzP/ADMz/wAzM/8AMzP/7PDwE/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j6uobADMz/wAzM/8AMzP/ADMz/wAzM/8AMzP/ADMz/wAz&#10;M/8AMzP/ADMz/wAzM/8AMzP/ADMz/wAzM/8AMzP/ADMz/wAzM/8AMzP/ADMz/wAzM/8AMzP/ADMz&#10;/wAzM/8AMzP/ADMz/wAzM/8AMzP/ADMz/wAzM/8AMzP/ADMz/wAzM/8AMzP/ADMz/wAzM//1+PcK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Njj4iYAMzP/ADMz/wAzM/8AMzP/ADMz/wAzM/8AMzP/&#10;ADMz/wAzM/8AMzP/ADMz/wAzM/8AMzP/ADMz/wAzM/8AMzP/ADMz/wAzM/8AMzP/ADMz/wAzM/8A&#10;MzP/ADMz/wAzM/8AMzP/ADMz/wAzM/8AMzP/ADMz/wAzM/8AMzP/ADMz/wAzM/8AMzP/ADMz/v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ztraMQAzM/8AMzP/ADMz/wAzM/8AMzP/ADMz/wAz&#10;M/8AMzP/ADMz/wAzM/8AMzP/ADMz/wAzM/8AMzP/ADMz/wAzM/8AMzP/ADMz/wAzM/8AMzP/ADMz&#10;/wAzM/8AMzP/ADMz/wAzM/8AMzP/ADMz/wAzM/8AMzP/ADMz/wAzM/8AMzP/ADMz/wAzM/8JOTn1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D0tE8ADMz/wAzM/8AMzP/ADMz/wAzM/8AMzP/&#10;ADMz/wAzM/8AMzP/ADMz/wAzM/8AMzP/ADMz/wAzM/8AMzP/ADMz/wAzM/8AMzP/ADMz/wAzM/8A&#10;MzP/ADMz/wAzM/8AMzP/ADMz/wAzM/8AMzP/ADMz/wAzM/8AMzP/ADMz/wAzM/8AMzP/ADMz/w8/&#10;P+/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LbIyEkAMzP/ADMz/wAzM/8AMzP/ADMz/wAz&#10;M/8AMzP/ADMz/wAzM/8AMzP/ADMz/wAzM/8AMzP/ADMz/wAzM/8AMzP/ADMz/wAzM/8AMzP/ADMz&#10;/wAzM/8AMzP/ADMz/wAzM/8AMzP/ADMz/wAzM/8AMzP/ADMz/wAzM/8AMzP/ADMz/wAzM/8AMzP/&#10;FUVE6f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qL69VwAzM/8AMzP/ADMz/wAzM/8AMzP/&#10;ADMz/wAzM/8AMzP/ADMz/wAzM/8AMzP/ADMz/wAzM/8AMzP/ADMz/wAzM/8AMzP/ADMz/wAzM/8A&#10;MzP/ADMz/wAzM/8AMzP/ADMz/wAzM/8AMzP/ADMz/wAzM/8AMzP/ADMz/wAzM/8AMzP/ADMz/wAz&#10;M/8bS0vj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CZs7NlADMz/wAzM/8AMzP/ADMz/wAz&#10;M/8AMzP/ADMz/wAzM/8AMzP/ADMz/wAzM/8AMzP/ADMz/wAzM/8AMzP/ADMz/wAzM/8AMzP/ADMz&#10;/wAzM/8AMzP/ADMz/wAzM/8AMzP/ADMz/wAzM/8AMzP/ADMz/wAzM/8AMzP/ADMz/wAzM/8AMzP/&#10;ADMz/yVUU9r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Iuop3QAMzP/ADMz/wAzM/8AMzP/&#10;ADMz/wAzM/8AMzP/ADMz/wAzM/8AMzP/ADMz/wAzM/8AMzP/ADMz/wAzM/8AMzP/ADMz/wAzM/8A&#10;MzP/ADMz/wAzM/8AMzP/ADMz/wAzM/8AMzP/ADMz/wAzM/8AMzP/ADMz/wAzM/8AMzP/ADMz/wAz&#10;M/8AMzP/L11c0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fZ2cggAzM/8AMzP/ADMz/wAz&#10;M/8AMzP/ADMz/wAzM/8AMzP/ADMz/wAzM/8AMzP/ADMz/wAzM/8AMzP/ADMz/wAzM/8AMzP/ADMz&#10;/wAzM/8AMzP/ADMz/wAzM/8AMzP/ADMz/wAzM/8AMzP/ADMz/wAzM/8AMzP/ADMz/wAzM/8AMzP/&#10;ADMz/wAzM/86ZmbF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Bsj4+SADMz/wAzM/8AMzP/&#10;ADMz/wAzM/8AMzP/ADMz/wAzM/8AMzP/ADMz/wAzM/8AMzP/ADMz/wAzM/8AMzP/ADMz/wAzM/8A&#10;MzP/ADMz/wAzM/8AMzP/ADMz/wAzM/8AMzP/ADMz/wAzM/8AMzP/ADMz/wAzM/8AMzP/ADMz/wAz&#10;M/8AMzP/ADMz/0ZxcLn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FyCgqMAMzP/ADMz/wAz&#10;M/8AMzP/ADMz/wAzM/8AMzP/ADMz/wAzM/8AMzP/ADMz/wAzM/8AMzP/ADMz/wAzM/8AMzP/ADMz&#10;/wAzM/8AMzP/ADMz/wAzM/8AMzP/ADMz/wAzM/8AMzP/ADMz/wAzM/8AMzP/ADMz/wAzM/8AMzP/&#10;ADMz/wAzM/8AMzP/Unp5rf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S3RztAAzM/8AMzP/&#10;ADMz/wAzM/8AMzP/ADMz/wAzM/8AMzP/ADMz/wAzM/8AMzP/ADMz/wAzM/8AMzP/ADMz/wAzM/8A&#10;MzP/ADMz/wAzM/8AMzP/ADMz/wAzM/8AMzP/ADMz/wAzM/8AMzP/ADMz/wAzM/8AMzP/ADMz/wAz&#10;M/8AMzP/ADMz/wAzM/9ghoWf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7Z2fEADMz/wAz&#10;M/8AMzP/ADMz/wAzM/8AMzP/ADMz/wAzM/8AMzP/ADMz/wAzM/8AMzP/ADMz/wAzM/8AMzP/ADMz&#10;/wAzM/8AMzP/ADMz/wAzM/8AMzP/ADMz/wAzM/8AMzP/ADMz/wAzM/8AMzP/ADMz/wAzM/8AMzP/&#10;ADMz/wAzM/8AMzP/ADMz/3GUk43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CtaWdQAMzP/&#10;ADMz/wAzM/8AMzP/ADMz/wAzM/8AMzP/ADMz/wAzM/8AMzP/ADMz/wAzM/8AMzP/ADMz/wAzM/8A&#10;MzP/ADMz/wAzM/8AMzP/ADMz/wAzM/8AMzP/ADMz/wAzM/8AMzP/ADMz/wAzM/8AMzP/ADMz/wAz&#10;M/8AMzP/ADMz/wAzM/8AMzP/hKKiev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UlJ5QAz&#10;M/8AMzP/ADMz/wAzM/8AMzP/ADMz/wAzM/8AMzP/ADMz/wAzM/8AMzP/ADMz/wAzM/8AMzP/ADMz&#10;/wAzM/8AMzP/ADMz/wAzM/8AMzP/ADMz/wAzM/8AMzP/ADMz/wAzM/8AMzP/ADMz/wAzM/8AMzP/&#10;ADMz/wAzM/8AMzP/ADMz/wAzM/+YsrJm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KOjr0&#10;ADMz/wAzM/8AMzP/ADMz/wAzM/8AMzP/ADMz/wAzM/8AMzP/ADMz/wAzM/8AMzP/ADMz/wAzM/8A&#10;MzP/ADMz/wAzM/8AMzP/ADMz/wAzM/8AMzP/ADMz/wAzM/8AMzP/ADMz/wAzM/8AMzP/ADMz/wAz&#10;M/8AMzP/ADMz/wAzM/8AMzP/ADMz/6vAwFP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vX1DQAz&#10;M/8AMzP/ADMz/wAzM/8AMzP/ADMz/wAzM/8AMzP/ADMz/wAzM/8AMzP/ADMz/wAzM/8AMzP/ADMz&#10;/wAzM/8AMzP/ADMz/wAzM/8AMzP/ADMz/wAzM/8AMzP/ADMz/wAzM/8AMzP/ADMz/wAzM/8AMzP/&#10;ADMz/wAzM/8AMzP/ADMz/wAzM/8AMzP/wtDQPf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V398q&#10;ADMz/wAzM/8AMzP/ADMz/wAzM/8AMzP/ADMz/wAzM/8AMzP/ADMz/wAzM/8AMzP/ADMz/wAzM/8A&#10;MzP/ADMz/wAzM/8AMzP/ADMz/wAzM/8AMzP/ADMz/wAzM/8AMzP/ADMz/wAzM/8AMzP/ADMz/wAz&#10;M/8AMzP/ADMz/wAzM/8AMzP/ADMz/wAzM//d5eUi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LTH&#10;x0sAMzP/ADMz/wAzM/8AMzP/ADMz/wAzM/8AMzP/ADMz/wAzM/8AMzP/ADMz/wAzM/8AMzP/ADMz&#10;/wAzM/8AMzP/ADMz/wAzM/8AMzP/ADMz/wAzM/8AMzP/ADMz/wAzM/8AMzP/ADMz/wAzM/8AMzP/&#10;ADMz/wAzM/8AMzP/ADMz/wAzM/8AMzP/ADMz/vn6+gb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k62tbAAzM/8AMzP/ADMz/wAzM/8AMzP/ADMz/wAzM/8AMzP/ADMz/wAzM/8AMzP/ADMz/wAzM/8A&#10;MzP/ADMz/wAzM/8AMzP/ADMz/wAzM/8AMzP/ADMz/wAzM/8AMzP/ADMz/wAzM/8AMzP/ADMz/wAz&#10;M/8AMzP/ADMz/wAzM/8AMzP/ADMz/wAzM/8OPz7w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BzlpWLADMz/wAzM/8AMzP/ADMz/wAzM/8AMzP/ADMz/wAzM/8AMzP/ADMz/wAzM/8AMzP/ADMz&#10;/wAzM/8AMzP/ADMz/wAzM/8AMzP/ADMz/wAzM/8AMzP/ADMz/wAzM/8AMzP/ADMz/wAzM/8AMzP/&#10;ADMz/wAzM/8AMzP/ADMz/wAzM/8AMzP/ADMz/x9PT9/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FZ9fakAMzP/ADMz/wAzM/8AMzP/ADMz/wAzM/8AMzP/ADMz/wAzM/8AMzP/ADMz/wAzM/8A&#10;MzP/ADMz/wAzM/8AMzP/ADMz/wAzM/8AMzP/ADMz/wAzM/8AMzP/ADMz/wAzM/8AMzP/ADMz/wAz&#10;M/8AMzP/ADMz/wAzM/8AMzP/ADMz/wAzM/8AMzP/M19fz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NmJiyQAzM/8AMzP/ADMz/wAzM/8AMzP/ADMz/wAzM/8AMzP/ADMz/wAzM/8AMzP/ADMz&#10;/wAzM/8AMzP/ADMz/wAzM/8AMzP/ADMz/wAzM/8AMzP/ADMz/wAzM/8AMzP/ADMz/wAzM/8AMzP/&#10;ADMz/wAzM/8AMzP/ADMz/wAzM/8AMzP/ADMz/wAzM/9NdnWy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ZSUnlADMz/wAzM/8AMzP/ADMz/wAzM/8AMzP/ADMz/wAzM/8AMzP/ADMz/wAzM/8A&#10;MzP/ADMz/wAzM/8AMzP/ADMz/wAzM/8AMzP/ADMz/wAzM/8AMzP/ADMz/wAzM/8AMzP/ADMz/wAz&#10;M/8AMzP/ADMz/wAzM/8AMzP/ADMz/wAzM/8AMzP/ADMz/2qNjZX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+vv7BQI1NfsAMzP/ADMz/wAzM/8AMzP/ADMz/wAzM/8AMzP/ADMz/wAzM/8AMzP/ADMz&#10;/wAzM/8AMzP/ADMz/wAzM/8AMzP/ADMz/wAzM/8AMzP/ADMz/wAzM/8AMzP/ADMz/wAzM/8AMzP/&#10;ADMz/wAzM/8AMzP/ADMz/wAzM/8AMzP/ADMz/wAzM/8AMzP/iKWld/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Q29svADMz/wAzM/8AMzP/ADMz/wAzM/8AMzP/ADMz/wAzM/8AMzP/ADMz/wAzM/8A&#10;MzP/ADMz/wAzM/8AMzP/ADMz/wAzM/8AMzP/ADMz/wAzM/8AMzP/ADMz/wAzM/8AMzP/ADMz/wAz&#10;M/8AMzP/ADMz/wAzM/8AMzP/ADMz/wAzM/8AMzP/ADMz/wAzM/+ovr1X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J61tWEAMzP/ADMz/wAzM/8AMzP/ADMz/wAzM/8AMzP/ADMz/wAzM/8AMzP/ADMz&#10;/wAzM/8AMzP/ADMz/wAzM/8AMzP/ADMz/wAzM/8AMzP/ADMz/wAzM/8AMzP/ADMz/wAzM/8AMzP/&#10;ADMz/wAzM/8AMzP/ADMz/wAzM/8AMzP/ADMz/wAzM/8AMzP/ADMz/8/b2z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b5OSjwAzM/8AMzP/ADMz/wAzM/8AMzP/ADMz/wAzM/8AMzP/ADMz/wAzM/8A&#10;MzP/ADMz/wAzM/8AMzP/ADMz/wAzM/8AMzP/ADMz/wAzM/8AMzP/ADMz/wAzM/8AMzP/ADMz/wAz&#10;M/8AMzP/ADMz/wAzM/8AMzP/ADMz/wAzM/8AMzP/ADMz/wAzM/8BNDT99/n5C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BGcXC5ADMz/wAzM/8AMzP/ADMz/wAzM/8AMzP/ADMz/wAzM/8AMzP/ADMz&#10;/wAzM/8AMzP/ADMz/wAzM/8AMzP/ADMz/wAzM/8AMzP/ADMz/wAzM/8AMzP/ADMz/wAzM/8AMzP/&#10;ADMz/wAzM/8AMzP/ADMz/wAzM/8AMzP/ADMz/wAzM/8AMzP/ADMz/xhIR+f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5NTeEAMzP/ADMz/wAzM/8AMzP/ADMz/wAzM/8AMzP/ADMz/wAzM/8A&#10;MzP/ADMz/wAzM/8AMzP/ADMz/wAzM/8AMzP/ADMz/wAzM/8AMzP/ADMz/wAzM/8AMzP/ADMz/wAz&#10;M/8AMzP/ADMz/wAzM/8AMzP/ADMz/wAzM/8AMzP/ADMz/wAzM/8AMzP/NGFhy/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9PQOATQ0/QAzM/8AMzP/ADMz/wAzM/8AMzP/ADMz/wAzM/8AMzP/ADMz&#10;/wAzM/8AMzP/ADMz/wAzM/8AMzP/ADMz/wAzM/8AMzP/ADMz/wAzM/8AMzP/ADMz/wAzM/8AMzP/&#10;ADMz/wAzM/8AMzP/ADMz/wAzM/8AMzP/ADMz/wAzM/8AMzP/ADMz/wAzM/9WfX2p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LbIyEkAMzP/ADMz/wAzM/8AMzP/ADMz/wAzM/8AMzP/ADMz/wAzM/8A&#10;MzP/ADMz/wAzM/8AMzP/ADMz/wAzM/8AMzP/ADMz/wAzM/8AMzP/ADMz/wAzM/8AMzP/ADMz/wAz&#10;M/8AMzP/ADMz/wAzM/8AMzP/ADMz/wAzM/8AMzP/ADMz/wAzM/8AMzP/ADMz/3+fnn/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eJmZhwAzM/8AMzP/ADMz/wAzM/8AMzP/ADMz/wAzM/8AMzP/ADMz&#10;/wAzM/8AMzP/ADMz/wAzM/8AMzP/ADMz/wAzM/8AMzP/ADMz/wAzM/8AMzP/ADMz/wAzM/8AMzP/&#10;ADMz/wAzM/8AMzP/ADMz/wAzM/8AMzP/ADMz/wAzM/8AMzP/ADMz/wAzM/8AMzP/r8PDU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BBbGu+ADMz/wAzM/8AMzP/ADMz/wAzM/8AMzP/ADMz/wAzM/8A&#10;MzP/ADMz/wAzM/8AMzP/ADMz/wAzM/8AMzP/ADMz/wAzM/8AMzP/ADMz/wAzM/8AMzP/ADMz/wAz&#10;M/8AMzP/ADMz/wAzM/8AMzP/ADMz/wAzM/8AMzP/ADMz/wAzM/8AMzP/ADMz/wAzM//j6uob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v7+ARBAQO4AMzP/ADMz/wAzM/8AMzP/ADMz/wAzM/8AMzP/ADMz&#10;/wAzM/8AMzP/ADMz/wAzM/8AMzP/ADMz/wAzM/8AMzP/ADMz/wAzM/8AMzP/ADMz/wAzM/8AMzP/&#10;ADMz/wAzM/8AMzP/ADMz/wAzM/8AMzP/ADMz/wAzM/8AMzP/ADMz/wAzM/8AMzP/ED8/7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K2Nc1ADMz/wAzM/8AMzP/ADMz/wAzM/8AMzP/ADMz/wAzM/8A&#10;MzP/ADMz/wAzM/8AMzP/ADMz/wAzM/8AMzP/ADMz/wAzM/8AMzP/ADMz/wAzM/8AMzP/ADMz/wAz&#10;M/8AMzP/ADMz/wAzM/8AMzP/ADMz/wAzM/8AMzP/ADMz/wAzM/8AMzP/ADMz/wAzM/8yX1/N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H6enYAAMzP/ADMz/wAzM/8AMzP/ADMz/wAzM/8AMzP/ADMz&#10;/wAzM/8AMzP/ADMz/wAzM/8AMzP/ADMz/wAzM/8AMzP/ADMz/wAzM/8AMzP/ADMz/wAzM/8AMzP/&#10;ADMz/wAzM/8AMzP/ADMz/wAzM/8AMzP/ADMz/wAzM/8AMzP/ADMz/wAzM/8AMzP/ADMz/1+EhK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OmVlxgAzM/8AMzP/ADMz/wAzM/8AMzP/ADMz/wAzM/8A&#10;MzP/ADMz/wAzM/8AMzP/ADMz/wAzM/8AMzP/ADMz/wAzM/8AMzP/ADMz/wAzM/8AMzP/ADMz/wAz&#10;M/8AMzP/ADMz/wAzM/8AMzP/ADMz/wAzM/8AMzP/ADMz/wAzM/8AMzP/ADMz/wAzM/8AMzP/k62t&#10;b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b39wkJOTn1ADMz/wAzM/8AMzP/ADMz/wAzM/8AMzP/ADMz&#10;/wAzM/8AMzP/ADMz/wAzM/8AMzP/ADMz/wAzM/8AMzP/ADMz/wAzM/8AMzP/ADMz/wAzM/8AMzP/&#10;ADMz/wAzM/8AMzP/ADMz/wAzM/8AMzP/ADMz/wAzM/8AMzP/ADMz/wAzM/8AMzP/ADMz/wAzM//O&#10;2tox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qL69VwAzM/8AMzP/ADMz/wAzM/8AMzP/ADMz/wAzM/8A&#10;MzP/ADMz/wAzM/8AMzP/ADMz/wAzM/8AMzP/ADMz/wAzM/8AMzP/ADMz/wAzM/8AMzP/ADMz/wAz&#10;M/8AMzP/ADMz/wAzM/8AMzP/ADMz/wAzM/8AMzP/ADMz/wAzM/8AMzP/ADMz/wAzM/8AMzP/DT08&#10;8f7+/gH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BXfn6oADMz/wAzM/8AMzP/ADMz/wAzM/8AMzP/ADMz&#10;/wAzM/8AMzP/ADMz/wAzM/8AMzP/ADMz/wAzM/8AMzP/ADMz/wAzM/8AMzP/ADMz/wAzM/8AMzP/&#10;ADMz/wAzM/8AMzP/ADMz/wAzM/8AMzP/ADMz/wAzM/8AMzP/ADMz/wAzM/8AMzP/ADMz/wAzM/82&#10;YmLJ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ZGRekAMzP/ADMz/wAzM/8AMzP/ADMz/wAzM/8A&#10;MzP/ADMz/wAzM/8AMzP/ADMz/wAzM/8AMzP/ADMz/wAzM/8AMzP/ADMz/wAzM/8AMzP/ADMz/wAz&#10;M/8AMzP/ADMz/wAzM/8AMzP/ADMz/wAzM/8AMzP/ADMz/wAzM/8AMzP/ADMz/wAzM/8AMzP/ADMz&#10;/2yPj5P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C/z89AADMz/wAzM/8AMzP/ADMz/wAzM/8AMzP/ADMz&#10;/wAzM/8AMzP/ADMz/wAzM/8AMzP/ADMz/wAzM/8AMzP/ADMz/wAzM/8AMzP/ADMz/wAzM/8AMzP/&#10;ADMz/wAzM/8AMzP/ADMz/wAzM/8AMzP/ADMz/wAzM/8AMzP/ADMz/wAzM/8AMzP/ADMz/wAzM/8A&#10;MzP/r8PDU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GaKiZkAMzP/ADMz/wAzM/8AMzP/ADMz/wAzM/8A&#10;MzP/ADMz/wAzM/8AMzP/ADMz/wAzM/8AMzP/ADMz/wAzM/8AMzP/ADMz/wAzM/8AMzP/ADMz/wAz&#10;M/8AMzP/ADMz/wAzM/8AMzP/ADMz/wAzM/8AMzP/ADMz/wAzM/8AMzP/ADMz/wAzM/8AMzP/ADMz&#10;/wY3Nvj09vYL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HUxM4gAzM/8AMzP/ADMz/wAzM/8AMzP/ADMz&#10;/wAzM/8AMzP/ADMz/wAzM/8AMzP/ADMz/wAzM/8AMzP/ADMz/wAzM/8AMzP/ADMz/wAzM/8AMzP/&#10;ADMz/wAzM/8AMzP/ADMz/wAzM/8AMzP/ADMz/wAzM/8AMzP/ADMz/wAzM/8AMzP/ADMz/wAzM/8A&#10;MzP/LVta0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MnW1jYAMzP/ADMz/wAzM/8AMzP/ADMz/wAzM/8A&#10;MzP/ADMz/wAzM/8AMzP/ADMz/wAzM/8AMzP/ADMz/wAzM/8AMzP/ADMz/wAzM/8AMzP/ADMz/wAz&#10;M/8AMzP/ADMz/wAzM/8AMzP/ADMz/wAzM/8AMzP/ADMz/wAzM/8AMzP/ADMz/wAzM/8AMzP/ADMz&#10;/wAzM/9sj4+S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a46OlAAzM/8AMzP/ADMz/wAzM/8AMzP/ADMz&#10;/wAzM/8AMzP/ADMz/wAzM/8AMzP/ADMz/wAzM/8AMzP/ADMz/wAzM/8AMzP/ADMz/wAzM/8AMzP/&#10;ADMz/wAzM/8AMzP/ADMz/wAzM/8AMzP/ADMz/wAzM/8AMzP/ADMz/wAzM/8AMzP/ADMz/wAzM/8A&#10;MzP/ADMz/7nLykX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+fr6COHn5y/O1tZRw83NZrnExHawvLyFqba2kqGvr56erKyk&#10;nayspp2rq6idq6upnKqqqp2rq6mgra2jpbKym6m2tpOuurqKtcDAf7zHx3PJ0dFe19zcR+bq6ir3&#10;9/cN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eTU3hADMz/wAzM/8AMzP/ADMz/wAzM/8A&#10;MzP/ADMz/wAzM/8AMzP/ADMz/wAzM/8AMzP/ADMz/wAzM/8AMzP/ADMz/wAzM/8AMzP/ADMz/wAz&#10;M/8AMzP/ADMz/wAzM/8AMzP/ADMz/wAzM/8AMzP/ADMz/wAzM/8AMzP/ADMz/wAzM/8AMzP/ADMz&#10;/wAzM/8NPTzx+/v7B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h5+cstcLCeZurq6eJ&#10;mprGfY2N3HaEhOx0gID0dn5++nl+ff9/f3//en59/3R7e/9xenr/bnl5/2x4eP9peXj/ZXd3/2J2&#10;dv9jdnb/YnZ2/2J2dv9idnb/YXV1/2N2dv9ld3f/Z3d3/2l5eP9seHj/bXl5/3F6ev90e3v/eH59&#10;/3x/f/9/f3//en9//nh/f/l4gYH0eYWF7n2JieWDkJDZi5qaypqmprKstraTw8zLa9/i4jv7+/sJ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xtTUOAAzM/8AMzP/ADMz/wAzM/8AMzP/ADMz&#10;/wAzM/8AMzP/ADMz/wAzM/8AMzP/ADMz/wAzM/8AMzP/ADMz/wAzM/8AMzP/ADMz/wAzM/8AMzP/&#10;ADMz/wAzM/8AMzP/ADMz/wAzM/8AMzP/ADMz/wAzM/8AMzP/ADMz/wAzM/8AMzP/ADMz/wAzM/8A&#10;MzP/ADMz/0Rvbrv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w9PQV2ODg&#10;PsTOzmKywMB/p7W1lJ6srKWVpKSzjZ2dwIeXlsyDkpLVgI+P2n6Njd58i4rie4qJ5XqHh+h5hobp&#10;eoeH6HqHh+h6h4foeoeH6HuIiOZ9jIzigI6O3ISSktaHlpXQjJubxpWjo7igra2jsLu7i7/JyW7V&#10;29tL9PX1Ff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Bni4uYADMz/wAzM/8AMzP/ADMz/wAzM/8A&#10;MzP/ADMz/wAzM/8AMzP/ADMz/wAzM/8AMzP/ADMz/wAzM/8AMzP/ADMz/wAzM/8AMzP/ADMz/wAz&#10;M/8AMzP/ADMz/wAzM/8AMzP/ADMz/wAzM/8AMzP/ADMz/wAzM/8AMzP/ADMz/wAzM/8AMzP/ADMz&#10;/wAzM/8AMzP/kKysbv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q7+8fyNLRWq27u4maqaiqipubxX+QkNh5h4fmdYKC8HV/f/Z3fn39e359/39/f/94&#10;fHz/c3x7/2x5ef9peXj/ZHZ2/2B1df9cdHT/WXNz/1Vxcf9UcXH/UnBw/1BwcP9Ob2//TW9v/0tu&#10;bv9Lbm7/TG5u/0xubv9Mbm7/TG5u/09vb/9ScHD/VHFx/1Zycv9YcnL/XXR0/2J2dv9nd3f/bnl5&#10;/3J8e/97fn3/fH9//niAgPZ6hITug4+P3ZShoL6wurqN2dzcSPv7+wb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pJSeUAMzP/ADMz/wAzM/8AMzP/ADMz&#10;/wAzM/8AMzP/ADMz/wAzM/8AMzP/ADMz/wAzM/8AMzP/ADMz/wAzM/8AMzP/ADMz/wAzM/8AMzP/&#10;ADMz/wAzM/8AMzP/ADMz/wAzM/8AMzP/ADMz/wAzM/8AMzP/ADMz/wAzM/8AMzP/ADMz/wAzM/8A&#10;MzP/ADMz/wE0NP3n7OwY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f6&#10;+gmsvLyCd4qJ4HR9fP52fXz/YHV1/0tubv86aGj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PWlp/0dtbf9RcHD/W3R0&#10;/2Z3d/9xenr/fX9//3qAgPZ8h4fpiZWV0aGtrabFzc1p8vT0G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C/z89AADMz/wAzM/8AMzP/ADMz/wAzM/8A&#10;MzP/ADMz/wAzM/8AMzP/ADMz/wAzM/8AMzP/ADMz/wAzM/8AMzP/ADMz/wAzM/8AMzP/ADMz/wAz&#10;M/8AMzP/ADMz/wAzM/8AMzP/ADMz/wAzM/8AMzP/ADMz/wAzM/8AMzP/ADMz/wAzM/8AMzP/ADMz&#10;/wAzM/8AMzP/Ll1c0f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4enpK7bDw3eWpqaugZGR1HaEhOt0f3/2eH59/3x/f/9yenr/Znd3/1x0dP9ScHD/&#10;Sm5u/0Jsa/86aGj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0Zmb/Qmxr/1JwcP9hdXX/&#10;c3x7/3yAgPmHkZHZtby8i/b29hT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OHp6SqEmJjH&#10;cXx7+nV9fP9Zc3P/QWxr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PWlp/0htbf9VcXH/YHV1/255ef96fn3/eoCA+XyGhuuLmJjNqLOzmtba&#10;2k77+/sG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PGlp/1FwcP9kdnb/fH9//YaOjuHFyclz/Pz8Bf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OPq6iZ8kJDSdn18/2d3&#10;d/9HbW3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7amn/SG1t/1Zxcf9jdnb/&#10;cnp6/31/f/96goL0hI+P3p2np7DKz89j+fn5Df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2Z2f/TG5u/2x5ef5+goL1sLa2mvn5+Q3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z8/AOUqamnc3x7/mp4eP9Aamr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NWZm/0Bqav9Pb2//XnR0/255ef98f3//eoGB9IOOjt+dqaiwz9TUW/v7+wj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0Bqav9keHf+gIOD9MTHx3r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s8fEZcYSE53Z9fP9JbW3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RmZv9Aamr/Tm9v/110dP9wenr/fX9//3uEhPCL&#10;l5bRr7m5kefp6D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Aamr/c318+JOWltX2&#10;9vYT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4+vrJW19ffR6fn3/OWho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1Zmb/Q2xs&#10;/1Vxcf9ld3f/d318/3uAgPmBjY3jn6qqrdfb20z+/v4D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aXl4&#10;/oCAgP/09PQ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19RJtfn7ycHp6/zV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Omho/0xubv9edHT/cnp6/3x/f/1/iIjomKSkuc7T0177+/sG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YHV1/oWHh+/s7Owp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eI6O1295ef80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OGdn/0ltbf9bc3P/bnl5/3x/f/5/iIjo&#10;naenstfb20z+/v4B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V3Z19ZSUlNv7+/sG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MXT01d4fn3/PWlp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N2dn/0lt&#10;bf9cdHT/cnx7/3yAgPuDjY3jpq+vo+fp6D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foiI6cjIyHv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eIyM3F10dP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Omho/0xubv9gdXX/eH59/nuCgvSNmJjOw8nJcfr6+gv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IcXD1kJCQ5P7+/gH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7+/gFzfXz9Qmxr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QGpq/1Vxcf9seHj/fH9//oCJieikra2p6Ono&#10;M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GGGhZ4AMzP/ADMz/wAzM/8A&#10;MzP/ADMz/wAzM/8AMzP/ADMz/wAzM/8AMzP/ADMz/wAzM/8AMzP/ADMz/wAzM/8AMzP/ADMz/wAz&#10;M/8AMzP/ADMz/wAzM/8AMzP/ADMz/wAzM/8AMzP/ADMz/wAzM/8AMzP/ADMz/wAzM/8AMzP/ADMz&#10;/wAzM/8AMzP/ADMz/wAzM/90lpWK////AP///wD///8A////AP///wD///8A////AP///wD///8A&#10;////AP///wD///8A////APz8/APD0NBah5qaxXGAgPJ6fn3/b3t6/1lzc/9FbGz/NW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+IiYns6urqM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3+XlMXt/f/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2Z2f/SW1t/150dP94&#10;fn3+fIOD8pWfn8LV2dlT/v7+Af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klJ5QAzM/8AMzP/ADMz&#10;/wAzM/8AMzP/ADMz/wAzM/8AMzP/ADMz/wAzM/8AMzP/ADMz/wAzM/8AMzP/ADMz/wAzM/8AMzP/&#10;ADMz/wAzM/8AMzP/ADMz/wAzM/8AMzP/ADMz/wAzM/8AMzP/ADMz/wAzM/8AMzP/ADMz/wAzM/8A&#10;MzP/ADMz/wAzM/8AMzP/ADMz/9bg4Cn///8A////AP///wD///8A////AP///wD///8A////AP//&#10;/wD///8A7/LyFaa2to96jIzdcn18+3p+ff9jdnb/TW9v/zhnZ/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42VldbT09Nk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Ezs5jcXp6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CbGv/WHNz/3F8e/98gID5ipWV1cTJyXP7+/sI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MnW1jYAMzP/ADMz/wAzM/8A&#10;MzP/ADMz/wAzM/8AMzP/ADMz/wAzM/8AMzP/ADMz/wAzM/8AMzP/ADMz/wAzM/8AMzP/ADMz/wAz&#10;M/8AMzP/ADMz/wAzM/8AMzP/ADMz/wAzM/8AMzP/ADMz/wAzM/8AMzP/ADMz/wAzM/8AMzP/ADMz&#10;/wAzM/8AMzP/ADMz/wAzM/8qWFfV////AP///wD///8A////AP///wD///8A////AP///wDh6ekq&#10;lainqnODg+x4fHz/cXp6/1lzc/9DbGv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kJmZzsrKynX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MnR0V9ve3r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xpaf9TcHD/a3h4/3yAgPuIkpLawsfHd/r6+gr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cZSTjQAzM/8AMzP/ADMz&#10;/wAzM/8AMzP/ADMz/wAzM/8AMzP/ADMz/wAzM/8AMzP/ADMz/wAzM/8AMzP/ADMz/wAzM/8AMzP/&#10;ADMz/wAzM/8AMzP/ADMz/wAzM/8AMzP/ADMz/wAzM/8AMzP/ADMz/wAzM/8AMzP/ADMz/wAzM/8A&#10;MzP/ADMz/wAzM/8AMzP/ADMz/3ybm4P///8A////AP///wD///8A////ANTe3kCMn566cYCA8Xp+&#10;ff9seXn/U3Fx/ztoaP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+VmprP0dHRZf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5ufnMHV9fP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Omho/1FwcP9reHj/fICA+4eRkdy+xMR7&#10;+vr6Cv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rWlnUADMz/wAzM/8A&#10;MzP/ADMz/wAzM/8AMzP/ADMz/wAzM/8AMzP/ADMz/wAzM/8AMzP/ADMz/wAzM/8AMzP/ADMz/wAz&#10;M/8AMzP/ADMz/wAzM/8AMzP/ADMz/wAzM/8AMzP/ADMz/wAzM/8AMzP/ADMz/wAzM/8AMzP/ADMz&#10;/wAzM/8AMzP/ADMz/wAzM/8AMzP+3eXlIv///wD///8A1d7ePomdnb5wfn70en59/2d3d/9Pb2//&#10;OWho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NGdn/ZCQkOPm5uY4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fH9//ThnZ/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5aGj/UHBw/2p4&#10;eP98gID6i5SU1szQ0GT+/v4D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5uzsGQE0NP0AMzP/ADMz&#10;/wAzM/8AMzP/ADMz/wAzM/8AMzP/ADMz/wAzM/8AMzP/ADMz/wAzM/8AMzP/ADMz/wAzM/8AMzP/&#10;ADMz/wAzM/8AMzP/ADMz/wAzM/8AMzP/ADMz/wAzM/8AMzP/ADMz/wAzM/8AMzP/ADMz/wAzM/8A&#10;MzP/ADMz/wAzM/8AMzP/ADMz/y5dXNHc5OQ0jaGguHB/f/J7fn3/Znd3/01vb/82Z2f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fhoXWiIiI7/7+/gP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CBjIvlS25u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loaP9ScHD/b3t6/3yBgfiTnZ3H29zcSf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CSrKxtADMz/wAzM/8A&#10;MzP/ADMz/wAzM/8AMzP/ADMz/wAzM/8AMzP/ADMz/wAzM/8AMzP/ADMz/wAzM/8AMzP/ADMz/wAz&#10;M/8AMzP/ADMz/wAzM/8AMzP/ADMz/wAzM/8AMzP/ADMz/wAzM/8AMzP/ADMz/wAzM/8AMzP/ADMz&#10;/wAzM/8AMzP/ADMz/wAzM/8AMzP/O11d9Xp+ff9peXj/Tm9v/zdnZ/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5Wjo7isrKyz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LS6upBjdn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PWlp/1dycv91fXz+fYOD8qSrq63x8fEf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Et0c7QAMzP/ADMz&#10;/wAzM/8AMzP/ADMz/wAzM/8AMzP/ADMz/wAzM/8AMzP/ADMz/wAzM/8AMzP/ADMz/wAzM/8AMzP/&#10;ADMz/wAzM/8AMzP/ADMz/wAzM/8AMzP/ADMz/wAzM/8AMzP/ADMz/wAzM/8AMzP/ADMz/wAzM/8A&#10;MzP/ADMz/wAzM/8AMzP/ADMz/wEzM/9HaWn/OWdn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EdXTrj4+P5eDg4EX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9/f3EH2A&#10;gPo6aGj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9CbGv/XnV1/3t/f/2FjY3iw8jIdvv7+wb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E0ND7AAzM/8A&#10;MzP/ADMz/wAzM/8AMzP/ADMz/wAzM/8AMzP/ADMz/wAzM/8AMzP/ADMz/wAzM/8AMzP/ADMz/wAz&#10;M/8AMzP/ADMz/wAzM/8AMzP/ADMz/wAzM/8AMzP/ADMz/wAzM/8AMzP/ADMz/wAzM/8AMzP/ADMz&#10;/wAzM/8AMzP/ADMz/wAzM/8AMzP/Dj8+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5elpbKfn5/K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oKamt1x0dP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NWZm/01vb/9seXn/fYGB&#10;+Jafn8Pm5uY2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MnW1jYAMzP/ADMz&#10;/wAzM/8AMzP/ADMz/wAzM/8AMzP/ADMz/wAzM/8AMzP/ADMz/wAzM/8AMzP/ADMz/wAzM/8AMzP/&#10;ADMz/wAzM/8AMzP/ADMz/wAzM/8AMzP/ADMz/wAzM/8AMzP/ADMz/wAzM/8AMzP/ADMz/wAzM/8A&#10;MzP/ADMz/wAzM/8AMzP/ADMz/wAzM/8cT0/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bg4PYiYmJ7uXl5Tv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09PQafYGB9j1paf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OWxr9Z+jo8G0tLSi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C1ubiWbHt6+j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+bqqqrkpKS4Pr6+gv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z8/ASIjYzmUHBw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f5ubu4iIiO/o6eg0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Ojp6DJ+goL2Pmlp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2iMjMyMjIzp09PTY/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MjJyXd4gID2Nmdn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9chYTXk5OT3sHBwYj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KmsrLFufHv2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V4CA3ICAgP+4uLi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Pz8BZWZmdRcd3b2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1qCgtmQkZHivLy8kv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9/f3D46RkeFbdXX6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hiYjSlJSU3La2tp7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9PT0GYqNjOdmeXj7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b5GRxo6OjufExMS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9fX1FYCAgP9g&#10;dnb6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4afnrWKiorsycnJd/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+vr6&#10;C4uOjuVfeHf2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dqafiaqaiqiIiI79fX11j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9fX1FZGUlNxne3r1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DdHPsoKent4+Pj+Xn5+c1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+fn5Dpudnc1yf3/0NW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XYaF1pqcnM+fn5/K9fX1F/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Pz8Bamrq7R5goLyOmho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4KcnLiMjIzpuLi4mvz8/AT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L+/v4qAg4P0QWpq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3Z2f/W3Nz/36Bgfa9wcGH/v7+Af///wD///8A&#10;////AP///wD///8A////AP///wD///8A////AP///wD///8A////AP///wD///8A////AP///wD/&#10;//8A////AKe8vFgAMzP/ADMz/wAzM/8AMzP/ADMz/wAzM/8AMzP/ADMz/wAzM/8AMzP/ADMz/wAz&#10;M/8AMzP/ADMz/wAzM/8AMzP/ADMz/wAzM/8AMzP/ADMz/wAzM/8AMzP/ADMz/wAzM/8AMzP/ADMz&#10;/wAzM/8AMzP/ADMz/wAzM/8AMzP/ADMz/wAzM/8AMzP/ADMz/xtOT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ttbPOd&#10;qaiviIiI79XV1V7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NXV1V6DhYXzUHBw+j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PWlp/3B8e/qIjo7l6OnoNP//&#10;/wD///8A////AP///wD///8A////AP///wD///8A////AP///wD///8A////AP///wD///8A////&#10;AP///wD///8AUHl4vAAzM/8AMzP/ADMz/wAzM/8AMzP/ADMz/wAzM/8AMzP/ADMz/wAzM/8AMzP/&#10;ADMz/wAzM/8AMzP/ADMz/wAzM/8AMzP/ADMz/wAzM/8AMzP/ADMz/wAzM/8AMzP/ADMz/wAzM/8A&#10;MzP/ADMz/wAzM/8AMzP/ADMz/wAzM/8AMzP/ADMz/wAzM/8AMzP/JVhX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9Rfn7fnqKi&#10;xZWVldzs7Owq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Ojp6DSJiorqY3t69D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1BwcP98gID5&#10;rLCwp/v7+wn///8A////AP///wD///8A////AP///wD///8A////AP///wD///8A////AP///wD/&#10;//8A9Pb2D36VlMweR0b/ADMz/wAzM/8AMzP/ADMz/wAzM/8AMzP/ADMz/wAzM/8AMzP/ADMz/wAz&#10;M/8AMzP/ADMz/wAzM/8AMzP/ADMz/wAzM/8AMzP/ADMz/wAzM/8AMzP/ADMz/wAzM/8AMzP/ADMz&#10;/wAzM/8AMzP/ADMz/wAzM/8AMzP/ADMz/wAzM/8AMzP/ADMz/wAzM/8vY2L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eZaVwJCQkOOu&#10;rq6u+vr6C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b29hSbnJzOdYGB8jhn&#10;Z/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po&#10;aP9meXj9g4eH7+Dg4EX///8A////AP///wD///8A////AP///wD///8A////AP///wD///8A////&#10;AL7NzWBufX31b3l5/wY2Nf8AMzP/ADMz/wAzM/8AMzP/ADMz/wAzM/8AMzP/ADMz/wAzM/8AMzP/&#10;ADMz/wAzM/8AMzP/ADMz/wAzM/8AMzP/ADMz/wAzM/8AMzP/ADMz/wAzM/8AMzP/ADMz/wAzM/8A&#10;MzP/ADMz/wAzM/8AMzP/ADMz/wAzM/8AMzP/ADMz/wAzM/8AMzP/Bzg4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OWxr9Zqnp6+IiIjvzs7O&#10;bv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7+/gO1trae&#10;foOD9D9qa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9IbW3/fICA+a+zs6P8/PwF////AP///wD///8A////AP///wD///8A////APz8/AOL&#10;oaGzd318/1dycv8pXVz/ADMz/wAzM/8AMzP/ADMz/wAzM/8AMzP/ADMz/wAzM/8AMzP/ADMz/wAz&#10;M/8AMzP/ADMz/wAzM/8AMzP/ADMz/wAzM/8AMzP/ADMz/wAzM/8AMzP/ADMz/wAzM/8AMzP/ADMz&#10;/wAzM/8AMzP/ADMz/wAzM/8AMzP/ADMz/wAzM/8AMzP/ADMz/wAzM/8QQUH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099feGeoqLCkpKS4Ojp6DL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R0dFmg4SE9FBxcfk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6aGj/a3t6+oiNjObq6uov////AP///wD///8A////AP///wDl6+sjb4SE&#10;53d9fP9FbGz/M2Zm/x1PT/8AMzP/ADMz/wAzM/8AMzP/ADMz/wAzM/8AMzP/ADMz/wAzM/8AMzP/&#10;ADMz/wAzM/8AMzP/ADMz/wAzM/8AMzP/ADMz/wAzM/8AMzP/ADMz/wAzM/8AMzP/ADMz/wAzM/8A&#10;MzP/ADMz/wAzM/8AMzP/ADMz/wAzM/8AMzP/ADMz/wAzM/8AMzP/ADMz/xlKS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95l5e/kpKS362trbL5+fkN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o6egyiouL6WZ7evQ0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UXBw/36Bgfi+wcGH////AP///wD///8At8jIa298e/lq&#10;eHj/Omho/zNmZv8zZmb/EUND/wAzM/8AMzP/ADMz/wAzM/8AMzP/ADMz/wAzM/8AMzP/ADMz/wAz&#10;M/8AMzP/ADMz/wAzM/8AMzP/ADMz/wAzM/8AMzP/ADMz/wAzM/8AMzP/ADMz/wAzM/8AMzP/ADMz&#10;/wAzM/8AMzP/ADMz/wAzM/8AMzP/ADMz/wAzM/8AMzP/ADMz/wAzM/8AMzP/IlVU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9bm3ynKmosIiIiO/Nzc1v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29vYTnp+fyHiCgvI5aGj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PWlp/3R+fvabn5/I+fn5DpOpqaR3fXz/VnJy&#10;/zNmZv8zZmb/M2Zm/zNlZf8GNzb/ADMz/wAzM/8AMzP/ADMz/wAzM/8AMzP/ADMz/wAzM/8AMzP/&#10;ADMz/wAzM/8AMzP/ADMz/wAzM/8AMzP/ADMz/wAzM/8AMzP/ADMz/wAzM/8AMzP/ADMz/wAzM/8A&#10;MzP/ADMz/wAzM/8AMzP/ADMz/wAzM/8AMzP/ADMz/wAzM/8AMzP/ADMz/wAzM/8uYGD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W4OD2JyensqWlpbZ6+vrLv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+/v4BvLy8kYGEhPRDbGv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NGZm/2J4d/t5gID4eX59/0ZsbP8z&#10;Zmb/M2Zm/zNmZv8zZmb/KFxb/wAzM/8AMzP/ADMz/wAzM/8AMzP/ADMz/wAzM/8AMzP/ADMz/wAz&#10;M/8AMzP/ADMz/wAzM/8AMzP/ADMz/wAzM/8AMzP/ADMz/wAzM/8AMzP/ADMz/wAzM/8AMzP/ADMz&#10;/wAzM/8AMzP/ADMz/wAzM/8AMzP/ADMz/wAzM/8AMzP/ADMz/wAzM/8AMzP/Bzc3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NGdn/Yign7WLi4vqtbW1oPv7+wj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2traVISFhfJadXX1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09vb/95fn3/Sm5u&#10;/zNmZv8zZmb/M2Zm/zNmZv8bTk7/ADMz/wAzM/8AMzP/ADMz/wAzM/8AMzP/ADMz/wAzM/8AMzP/&#10;ADMz/wAzM/8AMzP/ADMz/wAzM/8AMzP/ADMz/wAzM/8AMzP/ADMz/wAzM/8AMzP/ADMz/wAzM/8A&#10;MzP/ADMz/wAzM/8AMzP/ADMz/wAzM/8AMzP/ADMz/wAzM/8AMzP/ADMz/wAzM/8QQkL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0R0c+yfp6eziYmJ7dnZ2Vf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7+/vJJOUlNxygIDxN2dn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0Fsa/90&#10;e3v/WHJy/zNmZv8zZmb/M2Zm/w9AQP8AMzP/ADMz/wAzM/8AMzP/ADMz/wAzM/8AMzP/ADMz/wAz&#10;M/8AMzP/ADMz/wAzM/8AMzP/ADMz/wAzM/8AMzP/ADMz/wAzM/8AMzP/ADMz/wAzM/8AMzP/ADMz&#10;/wAzM/8AMzP/ADMz/wAzM/8AMzP/ADMz/wAzM/8AMzP/ADMz/wAzM/8AMzP/ADMz/xtNTf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9pjY3MlpiX1p+fn8vy8vId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+/v7CK+wsKl+g4PzP2pq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hnZ/9ueXn/YnZ2/zRmZv8xZGP/ATQ0/wAzM/8AMzP/ADMz/wAzM/8AMzP/ADMz/wAzM/8AMzP/&#10;ADMz/wAzM/8AMzP/ADMz/wAzM/8AMzP/ADMz/wAzM/8AMzP/ADMz/wAzM/8AMzP/ADMz/wAzM/8A&#10;MzP/ADMz/wAzM/8AMzP/ADMz/wAzM/8AMzP/ADMz/wAzM/8AMzP/ADMz/wAzM/8AMzP/JlpZ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4a2r2lKamr4iIiO/BwcGI/v7+Af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NDQ0GiD&#10;hYXyVHNz9j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VmZv9kdnb/a3h4/ydYV/8AMzP/ADMz/wAzM/8AMzP/ADMz/wAzM/8AMzP/ADMz/wAz&#10;M/8AMzP/ADMz/wAzM/8AMzP/ADMz/wAzM/8AMzP/ADMz/wAzM/8AMzP/ADMz/wAzM/8AMzP/ADMz&#10;/wAzM/8AMzP/ADMz/wAzM/8AMzP/ADMz/wAzM/8AMzP/ADMz/wAzM/8AMzP/ADMz/wI0NP8yZWT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VYCA3J6jo8GQkJDj4uLiQ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Orq6jCOkJDjb39/8jZnZ/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bdHT/bXZ2/w47O/8AMzP/ADMz/wAzM/8AMzP/ADMz/wAzM/8AMzP/&#10;ADMz/wAzM/8AMzP/ADMz/wAzM/8AMzP/ADMz/wAzM/8AMzP/ADMz/wAzM/8AMzP/ADMz/wAzM/8A&#10;MzP/ADMz/wAzM/8AMzP/ADMz/wAzM/8AMzP/ADMz/wAzM/8AMzP/ADMz/wAzM/8AMzP/DT8+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NWdn+4efnrWMjIzpsLCwq/n5+Q3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r6+gusrKyyfoSE8j9qa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9RcHD/cXd3/xA8O/8AMzP/ADMz/wAzM/8AMzP/ADMz/wAz&#10;M/8AMzP/ADMz/wAzM/8AMzP/ADMz/wAzM/8AMzP/ADMz/wAzM/8AMzP/ADMz/wAzM/8AMzP/ADMz&#10;/wAzM/8AMzP/ADMz/wAzM/8AMzP/ADMz/wAzM/8AMzP/ADMz/wAzM/8AMzP/ADMz/wAzM/8YSkr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0p4d+afpqa4ioqK7NfX11j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Pz89sg4SE9FRzc/Y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Ob2//cnh4/wo3N/8AMzP/ADMz/wAzM/8AMzP/&#10;ADMz/wAzM/8AMzP/ADMz/wAzM/8AMzP/ADMz/wAzM/8AMzP/ADMz/wAzM/8AMzP/ADMz/wAzM/8A&#10;MzP/ADMz/wAzM/8AMzP/ADMz/wAzM/8AMzP/ADMz/wAzM/8AMzP/ADMz/wAzM/8AMzP/ADMz/yVY&#10;V/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96mJi/kpKS4Kampr709PQY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q6uowkJGR4HGAgPE3Z2f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9TcHD/gICA/xA8O/8AMzP/ADMz/wAz&#10;M/8AMzP/ADMz/wAzM/8AMzP/ADMz/wAzM/8AMzP/ADMz/wAzM/8AMzP/ADMz/wAzM/8AMzP/ADMz&#10;/wAzM/8AMzP/ADMz/wAzM/8AMzP/ADMz/wAzM/8AMzP/ADMz/wAzM/8AMzP/ADMz/wAzM/8CNDT/&#10;MWVk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9Cc3Lu&#10;naensoiIiO/Nzc1v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7+/sIsLCwqYCEhPNCbGv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9WcXH/cHd3/w47O/8AMzP/&#10;ADMz/wAzM/8AMzP/ADMz/wAzM/8AMzP/ADMz/wAzM/8AMzP/ADMz/wAzM/8AMzP/ADMz/wAzM/8A&#10;MzP/ADMz/wAzM/8AMzP/ADMz/wAzM/8AMzP/ADMz/wAzM/8AMzP/ADMz/wAzM/8AMzP/ADMz/w4/&#10;P/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bJCQyZaY&#10;l9WcnJzP7+/vJf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1dXVX4SFhfJbd3b1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9Qb2//a3R0/wo3&#10;N/8AMzP/ADMz/wAzM/8AMzP/ADMz/wAzM/8AMzP/ADMz/wAzM/8AMzP/ADMz/wAzM/8AMzP/ADMz&#10;/wAzM/8AMzP/ADMz/wAzM/8AMzP/ADMz/wAzM/8AMzP/ADMz/wAzM/8AMzP/ADMz/wAzM/8AMzP/&#10;Gkx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P3Bv8JumprKIiIju&#10;w8PDhf7+/gH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7+/vJJaYl9V3goLw&#10;Omho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9WcHD/&#10;YG5u/wQ1Nf8AMzP/ADMz/wAzM/8AMzP/ADMz/wAzM/8AMzP/ADMz/wAzM/8AMzP/ADMz/wAzM/8A&#10;MzP/ADMz/wAzM/8AMzP/ADMz/wAzM/8AMzP/ADMz/wAzM/8AMzP/ADMz/wAzM/8AMzP/ADMz/wAz&#10;M/8oW1r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26QkMiXmZnUmZmZ1erq&#10;6i/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v7+Ab29&#10;vZGChIT0S29v+j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9fc3P/TmRk/wAzM/8AMzP/ADMz/wAzM/8AMzP/ADMz/wAzM/8AMzP/ADMz/wAzM/8AMzP/ADMz&#10;/wAzM/8AMzP/ADMz/wAzM/8AMzP/ADMz/wAzM/8AMzP/ADMz/wAzM/8AMzP/ADMz/wAzM/8AMzP/&#10;Bjc2/zNlZf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0Fyce+bpqayh4eH8MPDw4X+/v4D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OHh4USJiorsa35+8TV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RmZv9pdXX/NlVV/wAzM/8AMzP/ADMz/wAzM/8AMzP/ADMz/wAzM/8AMzP/ADMz/wAzM/8A&#10;MzP/ADMz/wAzM/8AMzP/ADMz/wAzM/8AMzP/ADMz/wAzM/8AMzP/ADMz/wAzM/8AMzP/ADMz/wAz&#10;M/8SRET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9xk5LGlpiX1pubm9Lr6+su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f39xCnqKi5foSE8UFqa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poaP90enr/HEVE/wAzM/8AMzP/ADMz/wAzM/8AMzP/ADMz/wAzM/8AMzP/ADMz&#10;/wAzM/8AMzP/ADMz/wAzM/8AMzP/ADMz/wAzM/8AMzP/ADMz/wAzM/8AMzP/ADMz/wAzM/8AMzP/&#10;ADMz/yBTU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Cc3LunKamsoeHh/DExMSA/v7+Af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R0dFmhIWF8l55ePQ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0Nsa/9yeHj/Czk5/wAzM/8AMzP/ADMz/wAzM/8AMzP/ADMz/wAzM/8A&#10;MzP/ADMz/wAzM/8AMzP/ADMz/wAzM/8AMzP/ADMz/wAzM/8AMzP/ADMz/wAzM/8AMzP/ADMz/wAz&#10;M/8AMzP/L2Fh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dJWUw5aYl9acnJzP7OzsKv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w8PAimpub0XqDg/A7amn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1Vvb/9UaGj/ADMz/wAzM/8AMzP/ADMz/wAzM/8AMzP/ADMz&#10;/wAzM/8AMzP/ADMz/wAzM/8AMzP/ADMz/wAzM/8AMzP/ADMz/wAzM/8AMzP/ADMz/wAzM/8AMzP/&#10;ADMz/w0+Pf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Snh35p6mprWIiIjvyMjIe/7+/gH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+/v4BxMTEg4OEhPNUc3P2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2l1df8rT0//ADMz/wAzM/8AMzP/ADMz/wAzM/8A&#10;MzP/ADMz/wAzM/8AMzP/ADMz/wAzM/8AMzP/ADMz/wAzM/8AMzP/ADMz/wAzM/8AMzP/ADMz/wAz&#10;M/8AMzP/Gk1N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NWho+oafnreQkJDkpaWlv/Dw8C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6OnoNJGSkt92goLvOmho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P2lp/3R5ef8LODj/ADMz/wAzM/8AMzP/ADMz&#10;/wAzM/8AMzP/ADMz/wAzM/8AMzP/ADMz/wAzM/8AMzP/ADMz/wAzM/8AMzP/ADMz/wAzM/8AMzP/&#10;ADMz/wAzM/8qXVz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1qCgtmfo6O/i4uL6dXV1V/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+/v7Bru7u5WC&#10;hIT0T3Fx+D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U25u/0tiYv8AMzP/ADMz/wAzM/8A&#10;MzP/ADMz/wAzM/8AMzP/ADMz/wAzM/8AMzP/ADMz/wAzM/8AMzP/ADMz/wAzM/8AMzP/ADMz/wAz&#10;M/8AMzP/CTk5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ttbPOTpKSyiYmJ7rOzs6X39/cQ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OLi4kCMjo7mc4KC7zlnZ/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2Z2f/c3l5/xdBQf8AMzP/ADMz&#10;/wAzM/8AMzP/ADMz/wAzM/8AMzP/ADMz/wAzM/8AMzP/ADMz/wAzM/8AMzP/ADMz/wAzM/8AMzP/&#10;ADMz/wAzM/8WSUj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skJDJmpycz5SUlNzi4uJB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r6+gq2tradgoSE81BxcfY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Ja2v/XWxs/wAzM/8A&#10;MzP/ADMz/wAzM/8AMzP/ADMz/wAzM/8AMzP/ADMz/wAzM/8AMzP/ADMz/wAzM/8AMzP/ADMz/wAz&#10;M/8AMzP/ADMz/yZaWf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9K&#10;eHfmnaamtYiIiO/BwcGJ/Pz8Bf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h4eFCjo+P5XWCgu86aGj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9udnb/HEVE&#10;/wAzM/8AMzP/ADMz/wAzM/8AMzP/ADMz/wAzM/8AMzP/ADMz/wAzM/8AMzP/ADMz/wAzM/8AMzP/&#10;ADMz/wAzM/8GNzb/M2Vl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4a2r2iqGh&#10;to+Pj+alpaW/7+/vJf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7+/sIurq6mIKEhPRSc3L2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0dqav9c&#10;a2v/ADMz/wAzM/8AMzP/ADMz/wAzM/8AMzP/ADMz/wAzM/8AMzP/ADMz/wAzM/8AMzP/ADMz/wAz&#10;M/8AMzP/ADMz/xRHR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aY2NzJyensqP&#10;j4/l2dnZV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5eXlPJCRkeF3g4PvOmho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NGZm&#10;/3J4eP8VPz//ADMz/wAzM/8AMzP/ADMz/wAzM/8AMzP/ADMz/wAzM/8AMzP/ADMz/wAzM/8AMzP/&#10;ADMz/wAzM/8AMzP/JFdW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Snh3552mprWIiIjvvr6+&#10;jvv7+wj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+/v7Br29vZGChIT0VHNz9T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S2pq/0hgYP8AMzP/ADMz/wAzM/8AMzP/ADMz/wAzM/8AMzP/ADMz/wAzM/8AMzP/ADMz/wAz&#10;M/8AMzP/ADMz/wQ2Nf8yZWT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OGtq9ouhobSPj4/lpaWlwO3t7Sb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Ofn5zaSk5Pe&#10;eoSE7jxpaf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6aGj/d3p6/wY1Nf8AMzP/ADMz/wAzM/8AMzP/ADMz/wAzM/8AMzP/ADMz/wAzM/8AMzP/&#10;ADMz/wAzM/8AMzP/E0VE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3CRkcabnZ3MkJCQ5NfX11j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z8&#10;/ATDw8OEg4SE9GB6efI0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dbm7/J0xM/wAzM/8AMzP/ADMz/wAzM/8AMzP/ADMz/wAzM/8AMzP/ADMz/wAz&#10;M/8AMzP/ADMz/wAzM/8iVlX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1aAgNyepKS7h4eH8cHBwYj7+/sI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t7e0mn6CgyH+FhfBDbGz9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0ZoaP9PZGT/ADMz/wAzM/8AMzP/ADMz/wAzM/8AMzP/ADMz/wAzM/8AMzP/&#10;ADMz/wAzM/8AMzP/AzU1/zJlZP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0Jzcu2WpaW0iIiI76+vr6309PQ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09PTZIeIiO9ugIDvN2dn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OGdn/3Z6ev8CNDT/ADMz/wAzM/8AMzP/ADMz/wAzM/8AMzP/ADMz/wAz&#10;M/8AMzP/ADMz/wAzM/8SRET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hqafaHn564kZKS4Z2dnc7m5uY4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9vb2E6+wsKuChITzUHNy9j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Z3Jy/xlCQv8AMzP/ADMz/wAzM/8AMzP/ADMz/wAzM/8AMzP/&#10;ADMz/wAzM/8AMzP/ADMz/yJVVP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9xk5LGnJ6eyY6OjufU1NRg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OHh4USPkJDjeYWF7Ttqaf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9QaWn/NFRT/wAzM/8AMzP/ADMz/wAzM/8AMzP/ADMz/wAz&#10;M/8AMzP/ADMz/wAzM/8DNTX/MWVk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9giIfUnqOjvoiIiO/BwcGI+/v7C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z8/AXBwcGKg4SE9GN8fPA1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0FlZf9MY2P/ADMz/wAzM/8AMzP/ADMz/wAzM/8AMzP/&#10;ADMz/wAzM/8AMzP/ADMz/xJERP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9RfX3gnKWluIeHh/G1tbWg9fX1F/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w8PAjpKWl&#10;v4KFhfFNcXH4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O2Vl/2Zxcf8AMzP/ADMz/wAzM/8AMzP/ADMz/wAz&#10;M/8AMzP/ADMz/wAzM/8AMzP/IlVU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9EdXTr&#10;lqSktYmKiu2pqam27e3tJv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29vbUY6Pj+V5hYXtPGlp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0ZWX/eXx8/wAzM/8AMzP/ADMz/wAzM/8AMzP/&#10;ADMz/wAzM/8AMzP/ADMz/wM1Nf8xZWT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8bm3yjaGgto+Q&#10;kOWfn5/L5eXlP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+/v7BsHBwYiEhYXzZX198DV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91enr/Cjc3/wAzM/8AMzP/ADMz/wAz&#10;M/8AMzP/ADMz/wAzM/8AMzP/EkRE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5bGv1hpycu5SVldqVlZXa&#10;2traU/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Dw8CKmpqa9goWF8k5xcfY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2dycv8TPz7/ADMz/wAzM/8AMzP/&#10;ADMz/wAzM/8AMzP/ADMz/wAzM/8iVVT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4amn2gJqavZeZmdWRkZHi0dHRZv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c3NxOkJGR4n2GhuxAbGv+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ZHBw/xdBQf8AMzP/ADMz/wAz&#10;M/8AMzP/ADMz/wAzM/8AMzP/AzU1/zFlZP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1aGj6e5iYwJqcnM+Ojo7ozc3NcPz8/AT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8/PwEyMjIeoaGhvFyg4PsOWho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9ebW3/HEVE/wAzM/8AMzP/&#10;ADMz/wAzM/8AMzP/ADMz/wAzM/8RQ0P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0Z2f9dJWUw5yensqLi4vryMjIe/v7+wb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9/f3Era2tp+DhIT0&#10;YXt68DV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2Bvb/8aQ0P/ADMz/wAz&#10;M/8AMzP/ADMz/wAzM/8AMzP/ADMz/yFVVP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1Z2f7dJWUxJyfn8eJiYntw8PDhfr6+gr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Ozs&#10;7Cujo6PDgoWF8VFzcvU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YnBw/xZBQf8AMzP/&#10;ADMz/wAzM/8AMzP/ADMz/wAzM/8CNTX/MWVk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1aGj6eJaVw5yensmJiYntwsLCh/n5+Q3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c3NxOkZKS336Hh+xDbGz7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9tdXX/EDw7/wAz&#10;M/8AMzP/ADMz/wAzM/8AMzP/ADMz/xFDQ/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2aGj5e5eXwZudncyKiorsxMTEg/r6+gv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+/v4Dy8vLc4iJie55hobqPWlp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mVl/3l8fP8HNjX/&#10;ADMz/wAzM/8AMzP/ADMz/wAzM/8AMzP/IVRT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4&#10;a2r2fpmZvpqcnM6Li4vpx8fHffv7+wn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+vr6C7+/v4uEhYXycYOD7DpoaP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vYF//dHl5/wAz&#10;M/8AMzP/ADMz/wAzM/8AMzP/ADMz/wE0NP8wZGP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9bm3yh5yc&#10;vJeZmdWPj4/myMjIefv7+wj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X19Re1tbWgg4SE9Gd/f+42Z2f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VeXv9fbW3/&#10;ADMz/wAzM/8AMzP/ADMz/wAzM/8AMzP/EEFB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DdHPsjqCfuZGSkuCV&#10;lZXcz8/Pav7+/gP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v7+8lq6urtYOFhfNd&#10;ennxNG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PF9f/0dg&#10;YP8AMzP/ADMz/wAzM/8AMzP/ADMz/wAzM/8eUVD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9NenrllKKiuYyMjOidnZ3O2dnZ&#10;Vv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5ubm&#10;OKCgoMeDhobxWHh38j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9QZmb/&#10;LE9P/wAzM/8AMzP/ADMz/wAzM/8AMzP/ADMz/y5hYf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9eh4bVmqOjvImJie6lpaW/4eHhQv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ODg4EecnJzQg4aG71V2dfM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mVk/2lz&#10;c/8TPz7/ADMz/wAzM/8AMzP/ADMz/wAzM/8MPj3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ZoaPl1lJPGnKCgxIaGhvKwsLCq6+vrLv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c3NxPl5mZ1YOHh+5SdHP0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vXVz/&#10;cXd3/wAzM/8AMzP/ADMz/wAzM/8AMzP/ADMz/xtNTf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5vbvGGnJy9mZqa0oqKiuy/v7+M9fX1F/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2dnZV5SVlduCh4ftTnNy9T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5e&#10;Xv9HYGD/ADMz/wAzM/8AMzP/ADMz/wAzM/8AMzP/Kl5d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1J+fuCToqK6kZGR4paWltnOzs5t+/v7Bv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NXV1V+Sk5PfgoiI7FF0c/Q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WX/&#10;XGxs/yFISP8AMzP/ADMz/wAzM/8AMzP/ADMz/wk6O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NWho+m+QkMmboqLBhoaG8aenp7vd3d1K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V1dVflJWV24OH&#10;h+1UdnXz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19fXWJeZmdaDh4fuV3d28j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Nvb21Gbm5vRg4aG71t5ePA0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f399Jn5+fyYSFhfJlfn7sNmdn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NVpa/1xra/8AMzP/ADMz/wAzM/8AMzP/ADMz/wAzM/8XSUn/M2Zm/zNmZv8zZmb/M2Zm/zNmZv8z&#10;Zmb/M2Zm/zNmZv8zZmb/M2Zm/zNmZv8zZmb/M2Zm/zNmZv8zZmb/M2Zm/zNmZv8zZmb/M2Zm/zNm&#10;Zv8zZmb/M2Zm/zNmZv8zZmb/M2Zm/zNmZv8zZmb/M2Zm/zNmZv8zZmb/M2Zm/zNmZv8zZmb/M2Zm&#10;/zNmZv8zZmb/M2Zm/zNmZv8zZmb/M2Zm/zRnZ/1ni4vPmKKivomJie2bm5vRzc3Nb/r6+gv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5ubmOKmpqbeDhIT0cIOD6TpoaP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Bi&#10;Yv9kcHD/IUhI/wAzM/8AMzP/ADMz/wAzM/8AMzP/ADMz/yhcW/8zZmb/M2Zm/zNmZv8zZmb/M2Zm&#10;/zNmZv8zZmb/M2Zm/zNmZv8zZmb/M2Zm/zNmZv8zZmb/M2Zm/zNmZv8zZmb/M2Zm/zNmZv8zZmb/&#10;M2Zm/zNmZv8zZmb/M2Zm/zNmZv8zZmb/M2Zm/zNmZv8zZmb/M2Zm/zNmZv8zZmb/M2Zm/zNmZv8z&#10;Zmb/M2Zm/zNmZv8zZmb/M2Zm/097e+ONn569l5mZ1ImJie61tbWh6OnoMf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O3t7Sazs7OlhISE9HeHh+c9&#10;amr+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1pa/2VwcP8AMzP/ADMz/wAzM/8AMzP/ADMz/wAzM/8KOjr/M2Zm/zNmZv8zZmb/M2Zm/zNmZv8z&#10;Zmb/M2Zm/zNmZv8zZmb/M2Zm/zNmZv8zZmb/M2Zm/zNmZv8zZmb/M2Zm/zNmZv8zZmb/M2Zm/zNm&#10;Zv8zZmb/M2Zm/zNmZv8zZmb/M2Zm/zNmZv8zZmb/M2Zm/zNmZv8zZmb/M2Zm/zNmZv8zZmb/M2Zm&#10;/zNmZv8zZmb/PW9u8XyXl8Oan5/GhoaG8qOjo8PT09Ni/Pz8Bf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19fUXvLy8&#10;koeHh/B/iYnmSnFw9j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y5h&#10;Yf9icHD/I0lJ/wAzM/8AMzP/ADMz/wAzM/8AMzP/ADMz/xpMTP8zZmb/M2Zm/zNmZv8zZmb/M2Zm&#10;/zNmZv8zZmb/M2Zm/zNmZv8zZmb/M2Zm/zNmZv8zZmb/M2Zm/zNmZv8zZmb/M2Zm/zNmZv8zZmb/&#10;M2Zm/zNmZv8zZmb/M2Zm/zNmZv8zZmb/M2Zm/zNmZv8zZmb/M2Zm/zNmZv8zZmb/M2Zm/zNmZv83&#10;amn4bI6OzJahoL+Pj4/mlJSU3MPDw4Ty8vIb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+vr6CsnJyXiQkZHjhIiI7Ft6ee81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N1tb/15tbf8AMzP/ADMz/wAzM/8AMzP/ADMz/wAzM/8AMzP/LWBf/zNmZv8zZmb/M2Zm/zNmZv8z&#10;Zmb/M2Zm/zNmZv8zZmb/M2Zm/zNmZv8zZmb/M2Zm/zNmZv8zZmb/M2Zm/zNmZv8zZmb/M2Zm/zNm&#10;Zv8zZmb/M2Zm/zNmZv8zZmb/M2Zm/zNmZv8zZmb/M2Zm/zNmZv8zZmb/M2Zm/zNmZv5hiIfVk6Cf&#10;vpOTk96Kiorstra2nuXl5Tv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a2tpUoKCgx4SFhfJtg4PoOmho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yxe&#10;Xf9udXX/GUJC/wAzM/8AMzP/ADMz/wAzM/8AMzP/ADMz/w4/P/8zZmb/M2Zm/zNmZv8zZmb/M2Zm&#10;/zNmZv8zZmb/M2Zm/zNmZv8zZmb/M2Zm/zNmZv8zZmb/M2Zm/zNmZv8zZmb/M2Zm/zNmZv8zZmb/&#10;M2Zm/zNmZv8zZmb/M2Zm/zNmZv8zZmb/M2Zm/zNmZv8zZmb/M2Zm/1qCgtqOn56+l5qa04eHh/Gu&#10;rq6u3NzcTv7+/gH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6urqMLCwsKmEhYX0fImJ5EZvbvY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WX/&#10;RmBg/0hgYP8AMzP/ADMz/wAzM/8AMzP/ADMz/wAzM/8AMzP/IFNS/zNmZv8zZmb/M2Zm/zNmZv8z&#10;Zmb/M2Zm/zNmZv8zZmb/M2Zm/zNmZv8zZmb/M2Zm/zNmZv8zZmb/M2Zm/zNmZv8zZmb/M2Zm/zNm&#10;Zv8zZmb/M2Zm/zNmZv8zZmb/M2Zm/zNmZv8zZmb/W4KC2Y6fnr6WmZnUhoaG8qmpqbfV1dVf+/v7&#10;C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X19RXDw8OFjo6O54SJiepefHzu&#10;NW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yxZ&#10;WP9xd3f/Cjc3/wAzM/8AMzP/ADMz/wAzM/8AMzP/ADMz/wQ2Nf8xZWT/M2Zm/zNmZv8zZmb/M2Zm&#10;/zNmZv8zZmb/M2Zm/zNmZv8zZmb/M2Zm/zNmZv8zZmb/M2Zm/zNmZv8zZmb/M2Zm/zNmZv8zZmb/&#10;M2Zm/zNmZv8zZmb/M2Zm/zVnZ/tgh4bVjp+ev5eamtKFhYXyqampt9XV1V/6+voK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+/v4B2dnZVqOj&#10;o8SDhIT0doeH5T9qav0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uYF//&#10;ZnFx/ylNTf8AMzP/ADMz/wAzM/8AMzP/ADMz/wAzM/8AMzP/FkhH/zNmZv8zZmb/M2Zm/zNmZv8z&#10;Zmb/M2Zm/zNmZv8zZmb/M2Zm/zNmZv8zZmb/M2Zm/zNmZv8zZmb/M2Zm/zNmZv8zZmb/M2Zm/zNm&#10;Zv8zZmb/OWtq9WyNjc6Un5+/k5SU3IeHh/CsrKyy1dXVXvv7+wn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O/v7yW4uLiZiIiI7oSKiuZZennvNW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Vl/0Nf&#10;X/9SZmb/ADMz/wAzM/8AMzP/ADMz/wAzM/8AMzP/ADMz/wAzM/8pXVz/M2Zm/zNmZv8zZmb/M2Zm&#10;/zNmZv8zZmb/M2Zm/zNmZv8zZmb/M2Zm/zNmZv8zZmb/M2Zm/zNmZv8zZmb/M2Zm/zNmZv9HdnXp&#10;fJaVxpefn8SPj4/ljo6O6LS0tKPc3NxO/Pz8B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7+/sG0dHRZZ+fn8qEhYXzeIiI40JsbPo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uV1b/&#10;cXd3/ws5Of8AMzP/ADMz/wAzM/8AMzP/ADMz/wAzM/8AMzP/DD49/zNmZv8zZmb/M2Zm/zNmZv8z&#10;Zmb/M2Zm/zNmZv8zZmb/M2Zm/zNmZv8zZmb/M2Zm/zNmZv8zZmb/Nmho+WGHhtaMnZ2/l5ubz4WF&#10;hfKbm5vRv7+/i+fn5zb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O3t7Sa7u7uViYqK7IWKiuhgfn7sNmdn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K1xb/3B3&#10;d/8dRkX/ADMz/wAzM/8AMzP/ADMz/wAzM/8AMzP/ADMz/wAzM/8eUlH/M2Zm/zNmZv8zZmb/M2Zm&#10;/zNmZv8zZmb/M2Zm/zNmZv8zZmb/M2Zm/zNmZv9Oenrlf5eXxZaensaPkJDkiYmJ7qurq7XPz89q&#10;9fX1F/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+/v4D19fXWaampr6EhIT0f4yL&#10;41B1dPI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y5gYP9Zamr/&#10;OlhY/wAzM/8AMzP/ADMz/wAzM/8AMzP/ADMz/wAzM/8AMzP/BDY1/zFkY/8zZmb/M2Zm/zNmZv8z&#10;Zmb/M2Zm/zNmZv8zZmb/R3Z16XiSksmTnp7DlJaW2YWFhfSenp7MwcHBieXl5Tv+/v4B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T09BjH&#10;x8d9lpiX2YWGhvF2h4fjQmxs+T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yZWT/RGBg/1lp&#10;af8BMzP/ADMz/wAzM/8AMzP/ADMz/wAzM/8AMzP/ADMz/wAzM/8WSEf/M2Zm/zNmZv8zZmb/M2Zm&#10;/056euV5lJPJk52dxJWWlteFhYXzmpqa1Lq6upjb29tR+/v7Cf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6OnoMbi4uJqKiorshoyL6GyEhOU7amn+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VYWP9rdHT/&#10;Cjc3/wAzM/8AMzP/ADMz/wAzM/8AMzP/ADMz/wAzM/8AMzP/ADMz/y5hYfZhh4bXhZmZxpWdnceT&#10;k5PdhISE9ZycnM+7u7uW2traVPn5+Q7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7+/gPc3NxOr6+vrYaGhvGGjIvmZ4GB6DlnZ/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tV1b/cnh4/xM/&#10;Pv8AMzP/ADMz/wAzM/8AMzP/ADMz/wAzM/8AMzP/ADMz/wAzM/8eSUnzh4eH8IyMjOmnp6e7w8PD&#10;hOHh4UT7+/sG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+/v7BtbW1lupqam3hISE9IWNjeNlgYHo&#10;OWdn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LFlY/3N4eP8cRkX/&#10;ADMz/wAzM/8AMzP/ADMz/wAzM/8AMzP/ADMz/wAzM/8AMzP/ADMz/3+YmJ3y8vIb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5eXlPLy8vJOVlZXahISE9IWPj99l&#10;gYHmOmpp/jNmZv8zZmb/M2Zm/zNmZv8zZmb/M2Zm/zNmZv8zZmb/M2Zm/zNmZv8zZmb/M2Zm/zNm&#10;Zv8zZmb/M2Zm/zNmZv8zZmb/M2Zm/zNmZv8zZmb/M2Zm/zNmZv8zZmb/M2Zm/zNmZv8zZmb/M2Zm&#10;/zNmZv8zZmb/M2Zm/zNmZv8zZmb/M2Zm/zNmZv8zZmb/M2Zm/y9eXf+AgID/PFlZ/wAzM/8AMzP/&#10;ADMz/wAzM/8AMzP/ADMz/wAzM/8AMzP/ADMz/wAzM/8AMzP/ADMz/zViYsr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y8vIdy8vL&#10;caenp7yFhYXziI2M5nuMjN1TeHfuNWZm/zNmZv8zZmb/M2Zm/zNmZv8zZmb/M2Zm/zNmZv8zZmb/&#10;M2Zm/zNmZv8zZmb/M2Zm/zNmZv8zZmb/M2Zm/zNmZv8zZmb/M2Zm/zNmZv8zZmb/M2Zm/zNmZv8z&#10;Zmb/M2Zm/zNmZv8zZmb/M2Zm/zNmZv8zZmb/M2Zm/zNmZv8rXFv/Ym9v/zlXV/8AMzP/ADMz/wAz&#10;M/8AMzP/ADMz/wAzM/8AMzP/ADMz/wAzM/8AMzP/ADMz/wAzM/8AMzP/nLS0Y/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z8/ATf399Ju7u7lJqamtSDg4P1iI+P4XWKid5MdHPyM2Zm/zNmZv8zZmb/M2Zm/zNm&#10;Zv8zZmb/M2Zm/zNmZv8zZmb/M2Zm/zNmZv8zZmb/M2Zm/zNmZv8zZmb/M2Zm/zNmZv8zZmb/M2Zm&#10;/zNmZv8zZmb/M2Zm/zNmZv8zZmb/M2Zm/zNmZv8zZmb/K1xb/2JwcP89WVn/ADMz/wAzM/8AMzP/&#10;ADMz/wAzM/8AMzP/ADMz/wAzM/8AMzP/ADMz/wAzM/8AMzP/ADMz/xFBQe75+voG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f39xLV1dVftLS0o5SUlN2DhIT1iI+P4HWLi91QdnXv&#10;NGZm/zNmZv8zZmb/M2Zm/zNmZv8zZmb/M2Zm/zNmZv8zZmb/M2Zm/zNmZv8zZmb/M2Zm/zNmZv8z&#10;Zmb/M2Zm/zNmZv8zZmb/M2Zm/zNmZv8zZmb/M2Zm/ytaWf9pc3P/Plpa/wAzM/8AMzP/ADMz/wAz&#10;M/8AMzP/ADMz/wAzM/8AMzP/ADMz/wAzM/8AMzP/ADMz/wAzM/8AMzP/YoeGn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X19RfU1NRgtLS0opaW&#10;ltmCg4P2iI2M5E9paf5BZmb/OGdn/zNmZv8zZmb/M2Zm/zNmZv8zZmb/M2Zm/zNmZv8zZmb/M2Zm&#10;/zNmZv8zZmb/M2Zm/zNmZv8zZmb/M2Zm/zNmZv8rWFf/b3Z2/zBSUf8AMzP/ADMz/wAzM/8AMzP/&#10;ADMz/wAzM/8AMzP/ADMz/wAzM/8AMzP/ADMz/wAzM/8AMzP/ADMz/wAzM//P29sw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n5+Q2bq6uNN1VV/1VnZ/90eXn/cHd3/1hsbP9JZ2f/PmVl/zdmZv8zZmb/M2Zm/zNmZv8z&#10;Zmb/M2Zm/zNmZv8zZmb/M2Zm/zNmZv8zZmb/LlhX/3F3d/8nTEz/ADMz/wAzM/8AMzP/ADMz/wAz&#10;M/8AMzP/ADMz/wAzM/8AMzP/ADMz/wAzM/8AMzP/ADMz/wAzM/8AMzP/LVta0v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FZ9fakAMzP/ADMz/wAzM/8QPDv/JktL/z9aWv9ZaWn/dXl5/3F3d/9cbW3/TGdn&#10;/0JlZf87ZWX/NWZm/zNmZv8zZmb/MmVl/zNYWP9zeHj/HkZF/wAzM/8AMzP/ADMz/wAzM/8AMzP/&#10;ADMz/wAzM/8AMzP/ADMz/wAzM/8AMzP/ADMz/wAzM/8AMzP/ADMz/wAzM/+JpaV2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F0dG6AAzM/8AMzP/ADMz/wAzM/8AMzP/ADMz/wAzM/8AMzP/Djs7/yBHR/82&#10;VVT/TGJi/2Fvb/95e3v/b3Z2/2Bvb/9/f3//gICA/1FlZf8KNzf/ADMz/wAzM/8AMzP/ADMz/wAz&#10;M/8AMzP/ADMz/wAzM/8AMzP/ADMz/wAzM/8AMzP/ADMz/wAzM/8AMzP/CTg49e3x8RL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NXf3yoAMzP/ADMz/wAzM/8AMzP/ADMz/wAzM/8AMzP/ADMz/wAzM/8AMzP/ADMz&#10;/wAzM/8AMzP/ADMz/wAzM/8NOjr/HEVE/4CAgP9ncXH/bXV1/xE+Pf8AMzP/ADMz/wAzM/8AMzP/&#10;ADMz/wAzM/8AMzP/ADMz/wAzM/8AMzP/ADMz/wAzM/8AMzP/ADMz/wAzM/9FcG+6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iqemdQAzM/8AMzP/ADMz/wAzM/8AMzP/ADMz/wAzM/8AMzP/ADMz/wAzM/8A&#10;MzP/ADMz/wAzM/8AMzP/ADMz/wAzM/8AMzP/ADMz/wAzM/8AMzP/ADMz/wAzM/8AMzP/ADMz/wAz&#10;M/8AMzP/ADMz/wAzM/8AMzP/ADMz/wAzM/8AMzP/ADMz/wAzM/8AMzP/ADMz/6O6ulv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BJc3K2ADMz/wAzM/8AMzP/ADMz/wAzM/8AMzP/ADMz/wAzM/8AMzP/ADMz&#10;/wAzM/8AMzP/ADMz/wAzM/8AMzP/ADMz/wAzM/8AMzP/ADMz/wAzM/8AMzP/ADMz/wAzM/8AMzP/&#10;ADMz/wAzM/8AMzP/ADMz/wAzM/8AMzP/ADMz/wAzM/8AMzP/ADMz/wAzM/8NPTzx9/n5C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RFROoAMzP/ADMz/wAzM/8AMzP/ADMz/wAzM/8AMzP/ADMz/wAzM/8A&#10;MzP/ADMz/wAzM/8AMzP/ADMz/wAzM/8AMzP/ADMz/wAzM/8AMzP/ADMz/wAzM/8AMzP/ADMz/wAz&#10;M/8AMzP/ADMz/wAzM/8AMzP/ADMz/wAzM/8AMzP/ADMz/wAzM/8AMzP/ADMz/093drH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b5OQkADMz/wAzM/8AMzP/ADMz/wAzM/8AMzP/ADMz/wAzM/8AMzP/ADMz&#10;/wAzM/8AMzP/ADMz/wAzM/8AMzP/ADMz/wAzM/8AMzP/ADMz/wAzM/8AMzP/ADMz/wAzM/8AMzP/&#10;ADMz/wAzM/8AMzP/ADMz/wAzM/8AMzP/ADMz/wAzM/8AMzP/ADMz/wAzM/8AMzP/qL69V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Jqzs2QAMzP/ADMz/wAzM/8AMzP/ADMz/wAzM/8AMzP/ADMz/wAzM/8A&#10;MzP/ADMz/wAzM/8AMzP/ADMz/wAzM/8AMzP/ADMz/wAzM/8AMzP/ADMz/wAzM/8AMzP/ADMz/wAz&#10;M/8AMzP/ADMz/wAzM/8AMzP/ADMz/wAzM/8AMzP/ADMz/wAzM/8AMzP/ADMz/ww9PPL5+voG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YYaFngAzM/8AMzP/ADMz/wAzM/8AMzP/ADMz/wAzM/8AMzP/ADMz&#10;/wAzM/8AMzP/ADMz/wAzM/8AMzP/ADMz/wAzM/8AMzP/ADMz/wAzM/8AMzP/ADMz/wAzM/8AMzP/&#10;ADMz/wAzM/8AMzP/ADMz/wAzM/8AMzP/ADMz/wAzM/8AMzP/ADMz/wAzM/8AMzP/RG9uu/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uXVzRADMz/wAzM/8AMzP/ADMz/wAzM/8AMzP/ADMz/wAzM/8A&#10;MzP/ADMz/wAzM/8AMzP/ADMz/wAzM/8AMzP/ADMz/wAzM/8AMzP/ADMz/wAzM/8AMzP/ADMz/wAz&#10;M/8AMzP/ADMz/wAzM/8AMzP/ADMz/wAzM/8AMzP/ADMz/wAzM/8AMzP/ADMz/wAzM/+SrKxt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v7+AQs7O/MAMzP/ADMz/wAzM/8AMzP/ADMz/wAzM/8AMzP/ADMz&#10;/wAzM/8AMzP/ADMz/wAzM/8AMzP/ADMz/wAzM/8AMzP/ADMz/wAzM/8AMzP/ADMz/wAzM/8AMzP/&#10;ADMz/wAzM/8AMzP/ADMz/wAzM/8AMzP/ADMz/wAzM/8AMzP/ADMz/wAzM/8AMzP/ADMz/ufs7Bj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W4OApADMz/wAzM/8AMzP/ADMz/wAzM/8AMzP/ADMz/wAzM/8A&#10;MzP/ADMz/wAzM/8AMzP/ADMz/wAzM/8AMzP/ADMz/wAzM/8AMzP/ADMz/wAzM/8AMzP/ADMz/wAz&#10;M/8AMzP/ADMz/wAzM/8AMzP/ADMz/wAzM/8AMzP/ADMz/wAzM/8AMzP/ADMz/wAzM/8lVFP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KC4t18AMzP/ADMz/wAzM/8AMzP/ADMz/wAzM/8AMzP/ADMz&#10;/wAzM/8AMzP/ADMz/wAzM/8AMzP/ADMz/wAzM/8AMzP/ADMz/wAzM/8AMzP/ADMz/wAzM/8AMzP/&#10;ADMz/wAzM/8AMzP/ADMz/wAzM/8AMzP/ADMz/wAzM/8AMzP/ADMz/wAzM/8AMzP/ADMz/2CGhZ/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bpGRkAAzM/8AMzP/ADMz/wAzM/8AMzP/ADMz/wAzM/8A&#10;MzP/ADMz/wAzM/8AMzP/ADMz/wAzM/8AMzP/ADMz/wAzM/8AMzP/ADMz/wAzM/8AMzP/ADMz/wAz&#10;M/8AMzP/ADMz/wAzM/8AMzP/ADMz/wAzM/8AMzP/ADMz/wAzM/8AMzP/ADMz/wAzM/8AMzP/pbu7&#10;Wv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BDb268ADMz/wAzM/8AMzP/ADMz/wAzM/8AMzP/ADMz&#10;/wAzM/8AMzP/ADMz/wAzM/8AMzP/ADMz/wAzM/8AMzP/ADMz/wAzM/8AMzP/ADMz/wAzM/8AMzP/&#10;ADMz/wAzM/8AMzP/ADMz/wAzM/8AMzP/ADMz/wAzM/8AMzP/ADMz/wAzM/8AMzP/ADMz/wAzM//o&#10;7u0X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9PT98AMzP/ADMz/wAzM/8AMzP/ADMz/wAzM/8A&#10;MzP/ADMz/wAzM/8AMzP/ADMz/wAzM/8AMzP/ADMz/wAzM/8AMzP/ADMz/wAzM/8AMzP/ADMz/wAz&#10;M/8AMzP/ADMz/wAzM/8AMzP/ADMz/wAzM/8AMzP/ADMz/wAzM/8AMzP/ADMz/wAzM/8AMzP/G0tL&#10;4/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5+voGBDY1+QAzM/8AMzP/ADMz/wAzM/8AMzP/ADMz&#10;/wAzM/8AMzP/ADMz/wAzM/8AMzP/ADMz/wAzM/8AMzP/ADMz/wAzM/8AMzP/ADMz/wAzM/8AMzP/&#10;ADMz/wAzM/8AMzP/ADMz/wAzM/8AMzP/ADMz/wAzM/8AMzP/ADMz/wAzM/8AMzP/ADMz/wAzM/9L&#10;dHO0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MrY1zUAMzP/ADMz/wAzM/8AMzP/ADMz/wAzM/8A&#10;MzP/ADMz/wAzM/8AMzP/ADMz/wAzM/8AMzP/ADMz/wAzM/8AMzP/ADMz/wAzM/8AMzP/ADMz/wAz&#10;M/8AMzP/ADMz/wAzM/8AMzP/ADMz/wAzM/8AMzP/ADMz/wAzM/8AMzP/ADMz/wAzM/8AMzP/ADMz&#10;/3qamoX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l7GxaAAzM/8AMzP/ADMz/wAzM/8AMzP/ADMz&#10;/wAzM/8AMzP/ADMz/wAzM/8AMzP/ADMz/wAzM/8AMzP/ADMz/wAzM/8AMzP/ADMz/wAzM/8AMzP/&#10;ADMz/wAzM/8AMzP/ADMz/wAzM/8AMzP/ADMz/wAzM/8AMzP/ADMz/wAzM/8AMzP/ADMz/wAzM/8A&#10;MzP/rcHBU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BpjIyWADMz/wAzM/8AMzP/ADMz/wAzM/8A&#10;MzP/ADMz/wAzM/8AMzP/ADMz/wAzM/8AMzP/ADMz/wAzM/8AMzP/ADMz/wAzM/8AMzP/ADMz/wAz&#10;M/8AMzP/ADMz/wAzM/8AMzP/ADMz/wAzM/8AMzP/ADMz/wAzM/8AMzP/ADMz/wAzM/8AMzP/ADMz&#10;/wAzM//j6uob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D5pacEAMzP/ADMz/wAzM/8AMzP/ADMz&#10;/wAzM/8AMzP/ADMz/wAzM/8AMzP/ADMz/wAzM/8AMzP/ADMz/wAzM/8AMzP/ADMz/wAzM/8AMzP/&#10;ADMz/wAzM/8AMzP/ADMz/wAzM/8AMzP/ADMz/wAzM/8AMzP/ADMz/wAzM/8AMzP/ADMz/wAzM/8A&#10;MzP/EUFB7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UlI5gAzM/8AMzP/ADMz/wAzM/8A&#10;MzP/ADMz/wAzM/8AMzP/ADMz/wAzM/8AMzP/ADMz/wAzM/8AMzP/ADMz/wAzM/8AMzP/ADMz/wAz&#10;M/8AMzP/ADMz/wAzM/8AMzP/ADMz/wAzM/8AMzP/ADMz/wAzM/8AMzP/ADMz/wAzM/8AMzP/ADMz&#10;/wAzM/8yX1/N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O/y8hAAMzP+ADMz/wAzM/8AMzP/ADMz&#10;/wAzM/8AMzP/ADMz/wAzM/8AMzP/ADMz/wAzM/8AMzP/ADMz/wAzM/8AMzP/ADMz/wAzM/8AMzP/&#10;ADMz/wAzM/8AMzP/ADMz/wAzM/8AMzP/ADMz/wAzM/8AMzP/ADMz/wAzM/8AMzP/ADMz/wAzM/8A&#10;MzP/ADMz/1mAgKb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ucvKRQAzM/8AMzP/ADMz/wAzM/8A&#10;MzP/ADMz/wAzM/8AMzP/ADMz/wAzM/8AMzP/ADMz/wAzM/8AMzP/ADMz/wAzM/8AMzP/ADMz/wAz&#10;M/8AMzP/ADMz/wAzM/8AMzP/ADMz/wAzM/8AMzP/ADMz/wAzM/8AMzP/ADMz/wAzM/8AMzP/ADMz&#10;/wAzM/8AMzP/hKKiev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CEoqJ6ADMz/wAzM/8AMzP/ADMz&#10;/wAzM/8AMzP/ADMz/wAzM/8AMzP/ADMz/wAzM/8AMzP/ADMz/wAzM/8AMzP/ADMz/wAzM/8AMzP/&#10;ADMz/wAzM/8AMzP/ADMz/wAzM/8AMzP/ADMz/wAzM/8AMzP/ADMz/wAzM/8AMzP/ADMz/wAzM/8A&#10;MzP/ADMz/wAzM/+2yMhJ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FV9faoAMzP/ADMz/wAzM/8A&#10;MzP/ADMz/wAzM/8AMzP/ADMz/wAzM/8AMzP/ADMz/wAzM/8AMzP/ADMz/wAzM/8AMzP/ADMz/wAz&#10;M/8AMzP/ADMz/wAzM/8AMzP/ADMz/wAzM/8AMzP/ADMz/wAzM/8AMzP/ADMz/wAzM/8AMzP/ADMz&#10;/wAzM/8AMzP/ADMz/+vw8BT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LFpZ0wAzM/8AMzP/ADMz&#10;/wAzM/8AMzP/ADMz/wAzM/8AMzP/ADMz/wAzM/8AMzP/ADMz/wAzM/8AMzP/ADMz/wAzM/8AMzP/&#10;ADMz/wAzM/8AMzP/ADMz/wAzM/8AMzP/ADMz/wAzM/8AMzP/ADMz/wAzM/8AMzP/ADMz/wAzM/8A&#10;MzP/ADMz/wAzM/8VRUTp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7+/gEKOjr0ADMz/wAzM/8A&#10;MzP/ADMz/wAzM/8AMzP/ADMz/wAzM/8AMzP/ADMz/wAzM/8AMzP/ADMz/wAzM/8AMzP/ADMz/wAz&#10;M/8AMzP/ADMz/wAzM/8AMzP/ADMz/wAzM/8AMzP/ADMz/wAzM/8AMzP/ADMz/wAzM/8AMzP/ADMz&#10;/wAzM/8AMzP/ADMz/zllZcb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1N/fKwAzM/8AMzP/ADMz&#10;/wAzM/8AMzP/ADMz/wAzM/8AMzP/ADMz/wAzM/8AMzP/ADMz/wAzM/8AMzP/ADMz/wAzM/8AMzP/&#10;ADMz/wAzM/8AMzP/ADMz/wAzM/8AMzP/ADMz/wAzM/8AMzP/ADMz/wAzM/8AMzP/ADMz/wAzM/8A&#10;MzP/ADMz/wAzM/8AMzP/ZImIm/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CctLRjADMz/wAzM/8A&#10;MzP/ADMz/wAzM/8AMzP/ADMz/wAzM/8AMzP/ADMz/wAzM/8AMzP/ADMz/wAzM/8AMzP/ADMz/wAz&#10;M/8AMzP/ADMz/wAzM/8AMzP/ADMz/wAzM/8AMzP/ADMz/wAzM/8AMzP/ADMz/wAzM/8AMzP/ADMz&#10;/wAzM/8AMzP/ADMz/wAzM/+Ur65r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GqNjZUAMzP/ADMz&#10;/wAzM/8AMzP/ADMz/wAzM/8AMzP/ADMz/wAzM/8AMzP/ADMz/wAzM/8AMzP/ADMz/wAzM/8AMzP/&#10;ADMz/wAzM/8AMzP/ADMz/wAzM/8AMzP/ADMz/wAzM/8AMzP/ADMz/wAzM/8AMzP/ADMz/wAzM/8A&#10;MzP/ADMz/wAzM/8AMzP/ADMz/8nW1jb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PWhowgAzM/8A&#10;MzP/ADMz/wAzM/8AMzP/ADMz/wAzM/8AMzP/ADMz/wAzM/8AMzP/ADMz/wAzM/8AMzP/ADMz/wAz&#10;M/8AMzP/ADMz/wAzM/8AMzP/ADMz/wAzM/8AMzP/ADMz/wAzM/8AMzP/ADMz/wAzM/8AMzP/ADMz&#10;/wAzM/8AMzP/ADMz/wAzM/8GNzb4+vv7Bf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WR0boADMz&#10;/wAzM/8AMzP/ADMz/wAzM/8AMzP/ADMz/wAzM/8AMzP/ADMz/wAzM/8AMzP/ADMz/wAzM/8AMzP/&#10;ADMz/wAzM/8AMzP/ADMz/wAzM/8AMzP/ADMz/wAzM/8AMzP/ADMz/wAzM/8AMzP/ADMz/wAzM/8A&#10;MzP/ADMz/wAzM/8AMzP/ADMz/yRTUtv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6/DwFAAzM/8A&#10;MzP/ADMz/wAzM/8AMzP/ADMz/wAzM/8AMzP/ADMz/wAzM/8AMzP/ADMz/wAzM/8AMzP/ADMz/wAz&#10;M/8AMzP/ADMz/wAzM/8AMzP/ADMz/wAzM/8AMzP/ADMz/wAzM/8AMzP/ADMz/wAzM/8AMzP/ADMz&#10;/wAzM/8AMzP/ADMz/wAzM/8AMzP/TXZ1sv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CyxsZMADMz&#10;/wAzM/8AMzP/ADMz/wAzM/8AMzP/ADMz/wAzM/8AMzP/ADMz/wAzM/8AMzP/ADMz/wAzM/8AMzP/&#10;ADMz/wAzM/8AMzP/ADMz/wAzM/8AMzP/ADMz/wAzM/8AMzP/ADMz/wAzM/8AMzP/ADMz/wAzM/8A&#10;MzP/ADMz/wAzM/8AMzP/ADMz/wAzM/97m5uE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H6enYAA&#10;MzP/ADMz/wAzM/8AMzP/ADMz/wAzM/8AMzP/ADMz/wAzM/8AMzP/ADMz/wAzM/8AMzP/ADMz/wAz&#10;M/8AMzP/ADMz/wAzM/8AMzP/ADMz/wAzM/8AMzP/ADMz/wAzM/8AMzP/ADMz/wAzM/8AMzP/ADMz&#10;/wAzM/8AMzP/ADMz/wAzM/8AMzP/ADMz/7DDw0/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T3d2&#10;sQAzM/8AMzP/ADMz/wAzM/8AMzP/ADMz/wAzM/8AMzP/ADMz/wAzM/8AMzP/ADMz/wAzM/8AMzP/&#10;ADMz/wAzM/8AMzP/ADMz/wAzM/8AMzP/ADMz/wAzM/8AMzP/ADMz/wAzM/8AMzP/ADMz/wAzM/8A&#10;MzP/ADMz/wAzM/8AMzP/ADMz/wAzM/8AMzP/6O7tF/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m&#10;VVTZADMz/wAzM/8AMzP/ADMz/wAzM/8AMzP/ADMz/wAzM/8AMzP/ADMz/wAzM/8AMzP/ADMz/wAz&#10;M/8AMzP/ADMz/wAzM/8AMzP/ADMz/wAzM/8AMzP/ADMz/wAzM/8AMzP/ADMz/wAzM/8AMzP/ADMz&#10;/wAzM/8AMzP/ADMz/wAzM/8AMzP/ADMz/xVFROn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+vv7&#10;BQg3N/YAMzP/ADMz/wAzM/8AMzP/ADMz/wAzM/8AMzP/ADMz/wAzM/8AMzP/ADMz/wAzM/8AMzP/&#10;ADMz/wAzM/8AMzP/ADMz/wAzM/8AMzP/ADMz/wAzM/8AMzP/ADMz/wAzM/8AMzP/ADMz/wAzM/8A&#10;MzP/ADMz/wAzM/8AMzP/ADMz/wAzM/8AMzP/O2dnx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L&#10;2Nc0ADMz/wAzM/8AMzP/ADMz/wAzM/8AMzP/ADMz/wAzM/8AMzP/ADMz/wAzM/8AMzP/ADMz/wAz&#10;M/8AMzP/ADMz/wAzM/8AMzP/ADMz/wAzM/8AMzP/ADMz/wAzM/8AMzP/ADMz/wAzM/8AMzP/ADMz&#10;/wAzM/8AMzP/ADMz/wAzM/8AMzP/ADMz/wAzM/9ojIyX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Jawr2kAMzP/ADMz/wAzM/8AMzP/ADMz/wAzM/8AMzP/ADMz/wAzM/8AMzP/ADMz/wAzM/8AMzP/&#10;ADMz/wAzM/8AMzP/ADMz/wAzM/8AMzP/ADMz/wAzM/8AMzP/ADMz/wAzM/8AMzP/ADMz/wAzM/8A&#10;MzP/ADMz/wAzM/8AMzP/ADMz/wAzM/8AMzP/ADMz/5mzs2X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ZYmImgAzM/8AMzP/ADMz/wAzM/8AMzP/ADMz/wAzM/8AMzP/ADMz/wAzM/8AMzP/ADMz/wAz&#10;M/8AMzP/ADMz/wAzM/8AMzP/ADMz/wAzM/8AMzP/ADMz/wAzM/8AMzP/ADMz/wAzM/8AMzP/ADMz&#10;/wAzM/8AMzP/ADMz/wAzM/8AMzP/ADMz/wAzM/8AMzP/0dzcLv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6ZWXGADMz/wAzM/8AMzP/ADMz/wAzM/8AMzP/ADMz/wAzM/8AMzP/ADMz/wAzM/8AMzP/&#10;ADMz/wAzM/8AMzP/ADMz/wAzM/8AMzP/ADMz/wAzM/8AMzP/ADMz/wAzM/8AMzP/ADMz/wAzM/8A&#10;MzP/ADMz/wAzM/8AMzP/ADMz/wAzM/8AMzP/ADMz/wo6OvT8/PwD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VFROkAMzP/ADMz/wAzM/8AMzP/ADMz/wAzM/8AMzP/ADMz/wAzM/8AMzP/ADMz/wAz&#10;M/8AMzP/ADMz/wAzM/8AMzP/ADMz/wAzM/8AMzP/ADMz/wAzM/8AMzP/ADMz/wAzM/8AMzP/ADMz&#10;/wAzM/8AMzP/ADMz/wAzM/8AMzP/ADMz/wAzM/8AMzP/KllY1f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q7+8VADMz/wAzM/8AMzP/ADMz/wAzM/8AMzP/ADMz/wAzM/8AMzP/ADMz/wAzM/8AMzP/&#10;ADMz/wAzM/8AMzP/ADMz/wAzM/8AMzP/ADMz/wAzM/8AMzP/ADMz/wAzM/8AMzP/ADMz/wAzM/8A&#10;MzP/ADMz/wAzM/8AMzP/ADMz/wAzM/8AMzP/ADMz/wAzM/9UfHyr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LXHx0oAMzP/ADMz/wAzM/8AMzP/ADMz/wAzM/8AMzP/ADMz/wAzM/8AMzP/ADMz/wAz&#10;M/8AMzP/ADMz/wAzM/8AMzP/ADMz/wAzM/8AMzP/ADMz/wAzM/8AMzP/ADMz/wAzM/8AMzP/ADMz&#10;/wAzM/8AMzP/ADMz/wAzM/8AMzP/ADMz/wAzM/8AMzP/ADMz/4KhoXz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qGhfAAzM/8AMzP/ADMz/wAzM/8AMzP/ADMz/wAzM/8AMzP/ADMz/wAzM/8AMzP/&#10;ADMz/wAzM/8AMzP/ADMz/wAzM/8AMzP/ADMz/wAzM/8AMzP/ADMz/wAzM/8AMzP/ADMz/wAzM/8A&#10;MzP/ADMz/wAzM/8AMzP/ADMz/wAzM/8AMzP/ADMz/wAzM/8AMzP/t8nJS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9fj3Ddjg4D6+ysprrLq6jJ6traSToqK3iZmZyISTk9J/j4/afIyM4HqI&#10;iOV6h4foeYaG6HmGhul5hobpeYWF6nmFhet4hYXseIWF7HqGhul8iYnlf42N34OQkNmGlJTSipiY&#10;y46dncGUo6O4n6yspq+6uozByclt1tvbSu3v7yD+/v4B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BVfX2qADMz/wAzM/8AMzP/ADMz/wAzM/8AMzP/ADMz/wAzM/8AMzP/ADMz/wAz&#10;M/8AMzP/ADMz/wAzM/8AMzP/ADMz/wAzM/8AMzP/ADMz/wAzM/8AMzP/ADMz/wAzM/8AMzP/ADMz&#10;/wAzM/8AMzP/ADMz/wAzM/8AMzP/ADMz/wAzM/8AMzP/ADMz/wAzM/7t8fES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9/n5CsvW1lKmtbWSjJyc&#10;wH2Njdx2hITsdH9/9Xd+ff5/f3//eX59/3J6ev9qeHj/ZHZ2/2B1df9ac3P/VnJy/1Rxcf9RcHD/&#10;TW9v/0xubv9Mbm7/S25u/0tubv9Lbm7/Sm5u/0pubv9JbW3/S25u/01vb/9QcHD/U3Fx/1Zxcf9Y&#10;cnL/W3Nz/110dP9gdXX/Z3d3/255ef9zfHv/eX59/39/f/96f3/9eICA9niCgvJ8iIjohZKS1pOg&#10;n76nsrKbwcnJcN/k5Dr7+/sG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C5cW9EAMzP/ADMz/wAzM/8AMzP/ADMz/wAzM/8AMzP/ADMz/wAzM/8AMzP/&#10;ADMz/wAzM/8AMzP/ADMz/wAzM/8AMzP/ADMz/wAzM/8AMzP/ADMz/wAzM/8AMzP/ADMz/wAzM/8A&#10;MzP/ADMz/wAzM/8AMzP/ADMz/wAzM/8AMzP/ADMz/wAzM/8AMzP/GEhH5/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Dj498QAzM/8AMzP/ADMz/wAzM/8AMzP/ADMz/wAzM/8AMzP/ADMz/wAz&#10;M/8AMzP/ADMz/wAzM/8AMzP/ADMz/wAzM/8AMzP/ADMz/wAzM/8AMzP/ADMz/wAzM/8AMzP/ADMz&#10;/wAzM/8AMzP/ADMz/wAzM/8AMzP/ADMz/wAzM/8AMzP/ADMz/wAzM/89aGjC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ODn5y+er6+deoyM3XJ+fvZ8f3//cnp6/191df9ScHD/RGxs/zdnZ/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poaP9BbGv/TG5u/1Zycv9hdXX/bXl5/3l+ff98f3/+eYKC&#10;836LiuWNmprJqbS0mNba2k77+/sG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N/m5iAAMzP/ADMz/wAzM/8AMzP/ADMz/wAzM/8AMzP/ADMz/wAzM/8AMzP/&#10;ADMz/wAzM/8AMzP/ADMz/wAzM/8AMzP/ADMz/wAzM/8AMzP/ADMz/wAzM/8AMzP/ADMz/wAzM/8A&#10;MzP/ADMz/wAzM/8AMzP/ADMz/wAzM/8AMzP/ADMz/wAzM/8AMzP/ADMz/2mMjJb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7+/sF&#10;u8jIa4GVlM5xfn71e359/215ef9YcnL/RGxs/zZnZ/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dnZ/9C&#10;bGv/TG5u/1Zycv9jdnb/cnp6/31/f/96gYH0gIyL45Sfn7+1v76F5efnMv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q8DAUwAzM/8AMzP/ADMz/wAzM/8AMzP/ADMz/wAzM/8AMzP/ADMz/wAz&#10;M/8AMzP/ADMz/wAzM/8AMzP/ADMz/wAzM/8AMzP/ADMz/wAzM/8AMzP/ADMz/wAzM/8AMzP/ADMz&#10;/wAzM/8AMzP/ADMz/wAzM/8AMzP/ADMz/wAzM/8AMzP/ADMz/wAzM/8AMzP/mLKyZv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z8/AO9ysplfJCQ1XJ8&#10;e/t3fXz/YHV1/0pubv82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NGZm/0Bqav9Nb2//WXNz/2d3d/92fXz/fH9//nuEhO+KlZXR&#10;rLW1luDi4j3+/v4B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B9nZyCADMz/wAzM/8AMzP/ADMz/wAzM/8AMzP/ADMz/wAzM/8AMzP/&#10;ADMz/wAzM/8AMzP/ADMz/wAzM/8AMzP/ADMz/wAzM/8AMzP/ADMz/wAzM/8AMzP/ADMz/wAzM/8A&#10;MzP/ADMz/wAzM/8AMzP/ADMz/wAzM/8AMzP/ADMz/wAzM/8AMzP/ADMz/wAzM//M2dky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OXr6ySMoaG3b3189Xh+ff9fdXX/&#10;RWxs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3Z2f/Q2xs/1Rx&#10;cf9kdnb/dXt7/3x/f/18hobsjZqay7G7u4zn6uov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FR8fKsAMzP/ADMz/wAzM/8AMzP/ADMz/wAzM/8AMzP/ADMz/wAz&#10;M/8AMzP/ADMz/wAzM/8AMzP/ADMz/wAzM/8AMzP/ADMz/wAzM/8AMzP/ADMz/wAzM/8AMzP/ADMz&#10;/wAzM/8AMzP/ADMz/wAzM/8AMzP/ADMz/wAzM/8AMzP/ADMz/wAzM/8AMzP/Bzc39vr7+wX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NDb20V5jY3Zdn18/2x5ef9Nb2//NG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OGdn/0dtbf9WcnL/Znd3/3d9fP97gID6gIuK5ZymprPR1tZY+/v7Bv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MF5dzwAzM/8AMzP/ADMz/wAzM/8AMzP/ADMz/wAzM/8AMzP/&#10;ADMz/wAzM/8AMzP/ADMz/wAzM/8AMzP/ADMz/wAzM/8AMzP/ADMz/wAzM/8AMzP/ADMz/wAzM/8A&#10;MzP/ADMz/wAzM/8AMzP/ADMz/wAzM/8AMzP/ADMz/wAzM/8AMzP/ADMz/wAzM/8iUlHc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NHc3EJ0h4fieX59/2J2dv9Aamr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poaP9Lbm7/XHR0/3B6ev98f3/+fYaG&#10;7JOensPCyclz9/f3D/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RQkLtADMz/wAzM/8AMzP/ADMz/wAzM/8AMzP/ADMz/wAz&#10;M/8AMzP/ADMz/wAzM/8AMzP/ADMz/wAzM/8AMzP/ADMz/wAzM/8AMzP/ADMz/wAzM/8AMzP/ADMz&#10;/wAzM/8AMzP/ADMz/wAzM/8AMzP/ADMz/wAzM/8AMzP/ADMz/wAzM/8AMzP/ADMz/0hycbf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Ofu7SB5jo7WeHx8/2F1df87aGj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dnZ/9H&#10;bW3/WHNz/2x4eP98f3//e4OD8Y2Zmc2+xsV59/f3D/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6u/vFQAzM/8AMzP/ADMz/wAzM/8AMzP/ADMz/wAzM/8AMzP/&#10;ADMz/wAzM/8AMzP/ADMz/wAzM/8AMzP/ADMz/wAzM/8AMzP/ADMz/wAzM/8AMzP/ADMz/wAzM/8A&#10;MzP/ADMz/wAzM/8AMzP/ADMz/wAzM/8AMzP/ADMz/wAzM/8AMzP/ADMz/wAzM/8AMzP/cZSTjf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7+/gGXrKygcnx7/Wt4eP8/amr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RmZv9DbGv/VXFx/2p4eP98f3/+fYWF7pahoL7P09Ne/Pz8Bf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C8zc1DADMz/wAzM/8AMzP/ADMz/wAzM/8AMzP/ADMz/wAz&#10;M/8AMzP/ADMz/wAzM/8AMzP/ADMz/wAzM/8AMzP/ADMz/wAzM/8AMzP/ADMz/wAzM/8AMzP/ADMz&#10;/wAzM/8AMzP/ADMz/wAzM/8AMzP/ADMz/wAzM/8AMzP/ADMz/wAzM/8AMzP/ADMz/wAzM/+guLdf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g5+csb4OD6Hd9fP9Mbm7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VmZv9FbGz/WXNz/297ev98f3/9gIuK5qCr&#10;q63d4eFC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JKsrG0AMzP/ADMz/wAzM/8AMzP/ADMz/wAzM/8AMzP/&#10;ADMz/wAzM/8AMzP/ADMz/wAzM/8AMzP/ADMz/wAzM/8AMzP/ADMz/wAzM/8AMzP/ADMz/wAzM/8A&#10;MzP/ADMz/wAzM/8AMzP/ADMz/wAzM/8AMzP/ADMz/wAzM/8AMzP/ADMz/wAzM/8AMzP/ADMz/9Db&#10;2y/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tcbFb3F8e/tnd3f/OGdn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hnZ/9Kbm7/&#10;XnR0/3R7e/98gYH4ipSU1L/GxXr5+fkO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ao2NlQAzM/8AMzP/ADMz/wAzM/8AMzP/ADMz/wAz&#10;M/8AMzP/ADMz/wAzM/8AMzP/ADMz/wAzM/8AMzP/ADMz/wAzM/8AMzP/ADMz/wAzM/8AMzP/ADMz&#10;/wAzM/8AMzP/ADMz/wAzM/8AMzP/ADMz/wAzM/8AMzP/ADMz/wAzM/8AMzP/ADMz/wAzM/8GNzb4&#10;+/v7B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I+lpax3fXz/UnBw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xpaf9TcHD/anh4/3x/f/6AiYnnpq6uperq6iz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BGcXC5ADMz/wAzM/8AMzP/ADMz/wAzM/8AMzP/&#10;ADMz/wAzM/8AMzP/ADMz/wAzM/8AMzP/ADMz/wAzM/8AMzP/ADMz/wAzM/8AMzP/ADMz/wAzM/8A&#10;MzP/ADMz/wAzM/8AMzP/ADMz/wAzM/8AMzP/ADMz/wAzM/8AMzP/ADMz/wAzM/8AMzP/ADMz/x9P&#10;T9/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7+/gGBmZnAd318/0ZsbP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Nmdn/0pubv9gdXX/eX59/nyDg/KTnZ3G0NTUW/z8/AT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ChXVtcAMzP/ADMz/wAzM/8AMzP/ADMz/wAz&#10;M/8AMzP/ADMz/wAzM/8AMzP/ADMz/wAzM/8AMzP/ADMz/wAzM/8AMzP/ADMz/wAzM/8AMzP/ADMz&#10;/wAzM/8AMzP/ADMz/wAzM/8AMzP/ADMz/wAzM/8AMzP/ADMz/wAzM/8AMzP/ADMz/wAzM/8AMzP/&#10;Qmxsvv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e5eXwoCAgP9GbGz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Qmxr/1dycv9ve3r/fICA&#10;+ouVldTGzc1s+/v7Bv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Dz8/7wAzM/8AMzP/ADMz/wAzM/8AMzP/&#10;ADMz/wAzM/8AMzP/ADMz/wAzM/8AMzP/ADMz/wAzM/8AMzP/ADMz/wAzM/8AMzP/ADMz/wAzM/8A&#10;MzP/ADMz/wAzM/8AMzP/ADMz/wAzM/8AMzP/ADMz/wAzM/8AMzP/ADMz/wAzM/8AMzP/ADMz/wAz&#10;M/9ni4uY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Iifnrd4fHz/Qmxr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7&#10;aGj/U3Fx/215ef98gID7iZKS2cLHx3f6+voK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O3x8RIAMzP/ADMz/wAzM/8AMzP/ADMz/wAz&#10;M/8AMzP/ADMz/wAzM/8AMzP/ADMz/wAzM/8AMzP/ADMz/wAzM/8AMzP/ADMz/wAzM/8AMzP/ADMz&#10;/wAzM/8AMzP/ADMz/wAzM/8AMzP/ADMz/wAzM/8AMzP/ADMz/wAzM/8AMzP/ADMz/wAzM/8AMzP/&#10;ADMz/42pqXH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Cl&#10;traLeHx8/0Jsa/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poaP9RcHD/a3h4/3yAgP2HkJDcvMPDf/n5+Q7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xNPTOwAzM/8AMzP/ADMz/wAzM/8AMzP/&#10;ADMz/wAzM/8AMzP/ADMz/wAzM/8AMzP/ADMz/wAzM/8AMzP/ADMz/wAzM/8AMzP/ADMz/wAzM/8A&#10;MzP/ADMz/wAzM/8AMzP/ADMz/wAzM/8AMzP/ADMz/wAzM/8AMzP/ADMz/wAzM/8AMzP/ADMz/wAz&#10;M/8AMzP/t8nJS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1N7e&#10;PnN8e/5Pb2/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OWdn/09vb/9peXj/fICA/YeQkNzDyMh1+/v7Bv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CguLdfADMz/wAzM/8AMzP/ADMz/wAz&#10;M/8AMzP/ADMz/wAzM/8AMzP/ADMz/wAzM/8AMzP/ADMz/wAzM/8AMzP/ADMz/wAzM/8AMzP/ADMz&#10;/wAzM/8AMzP/ADMz/wAzM/8AMzP/ADMz/wAzM/8AMzP/ADMz/wAzM/8AMzP/ADMz/wAzM/8AMzP/&#10;ADMz/wAzM//j6uob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v9/ARu&#10;gIDuX3V1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3Z2f/T29v/2t5ef98gID6&#10;j5iY0NLV1Vr+/v4B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H6enYAAMzP/ADMz/wAzM/8AMzP/&#10;ADMz/wAzM/8AMzP/ADMz/wAzM/8AMzP/ADMz/wAzM/8AMzP/ADMz/wAzM/8AMzP/ADMz/wAzM/8A&#10;MzP/ADMz/wAzM/8AMzP/ADMz/wAzM/8AMzP/ADMz/wAzM/8AMzP/ADMz/wAzM/8AMzP/ADMz/wAz&#10;M/8AMzP/Cjo69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laur&#10;o3d9fP83Z2f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po&#10;aP9VcXH/cXx7/nyCgvWXoaDA4eLiPf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XoODoQAzM/8AMzP/ADMz/wAz&#10;M/8AMzP/ADMz/wAzM/8AMzP/ADMz/wAzM/8AMzP/ADMz/wAzM/8AMzP/ADMz/wAzM/8AMzP/ADMz&#10;/wAzM/8AMzP/ADMz/wAzM/8AMzP/ADMz/wAzM/8AMzP/ADMz/wAzM/8AMzP/ADMz/wAzM/8AMzP/&#10;ADMz/wAzM/8iUlHc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D09BRy&#10;fHv7Sm5u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P2pq/1lzc/93fn3+fYSE8aSsrKzw8PAg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BBbGu+ADMz/wAzM/8AMzP/&#10;ADMz/wAzM/8AMzP/ADMz/wAzM/8AMzP/ADMz/wAzM/8AMzP/ADMz/wAzM/8AMzP/ADMz/wAzM/8A&#10;MzP/ADMz/wAzM/8AMzP/ADMz/wAzM/8AMzP/ADMz/wAzM/8AMzP/ADMz/wAzM/8AMzP/ADMz/wAz&#10;M/8AMzP/ADMz/0Bsa7/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ip+e&#10;unB6e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9DbGv/XnR0/3t/f/2Gjo7hxMnJdPz8/AX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CdWVdgAMzP/ADMz/wAz&#10;M/8AMzP/ADMz/wAzM/8AMzP/ADMz/wAzM/8AMzP/ADMz/wAzM/8AMzP/ADMz/wAzM/8AMzP/ADMz&#10;/wAzM/8AMzP/ADMz/wAzM/8AMzP/ADMz/wAzM/8AMzP/ADMz/wAzM/8AMzP/ADMz/wAzM/8AMzP/&#10;ADMz/wAzM/8AMzP/XoODof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n6+ghx&#10;fXz6SG1t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NmZm/05vb/9seXn/fYGB+JihoMDm&#10;5uY1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EEBA7gAzM/8AMzP/&#10;ADMz/wAzM/8AMzP/ADMz/wAzM/8AMzP/ADMz/wAzM/8AMzP/ADMz/wAzM/8AMzP/ADMz/wAzM/8A&#10;MzP/ADMz/wAzM/8AMzP/ADMz/wAzM/8AMzP/ADMz/wAzM/8AMzP/ADMz/wAzM/8AMzP/ADMz/wAz&#10;M/8AMzP/ADMz/wAzM/99nZyC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qLm5&#10;iHZ9fP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9aWn/WXNz&#10;/3l+ff2AiIjqt729jPn5+Q7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T29gsAMzP/ADMz/wAz&#10;M/8AMzP/ADMz/wAzM/8AMzP/ADMz/wAzM/8AMzP/ADMz/wAzM/8AMzP/ADMz/wAzM/8AMzP/ADMz&#10;/wAzM/8AMzP/ADMz/wAzM/8AMzP/ADMz/wAzM/8AMzP/ADMz/wAzM/8AMzP/ADMz/wAzM/8AMzP/&#10;ADMz/wAzM/8AMzP/ADMz/5+3tm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B2&#10;h4flVnJy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NGZm/0htbf9md3f/fICA+5Gams3g4eFB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z9vbMAAzM/8AMzP/&#10;ADMz/wAzM/8AMzP/ADMz/wAzM/8AMzP/ADMz/wAzM/8AMzP/ADMz/wAzM/8AMzP/ADMz/wAzM/8A&#10;MzP/ADMz/wAzM/8AMzP/ADMz/wAzM/8AMzP/ADMz/wAzM/8AMzP/ADMz/wAzM/8AMzP/ADMz/wAz&#10;M/8AMzP/ADMz/wAzM/8AMzP/w9LRP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9/r6&#10;CXV9fP5Aamr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6aGj/VXFx/3d+ff2CiIjqvsPDf/v7+wj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CrwMBTADMz/wAz&#10;M/8AMzP/ADMz/wAzM/8AMzP/ADMz/wAzM/8AMzP/ADMz/wAzM/8AMzP/ADMz/wAzM/8AMzP/ADMz&#10;/wAzM/8AMzP/ADMz/wAzM/8AMzP/ADMz/wAzM/8AMzP/ADMz/wAzM/8AMzP/ADMz/wAzM/8AMzP/&#10;ADMz/wAzM/8AMzP/ADMz/wAzM//o7u0X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C7&#10;yMhtdXt7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0ltbf9qeHj/fYGB9p+mprbw8PAi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ImlpXYAMzP/&#10;ADMz/wAzM/8AMzP/ADMz/wAzM/8AMzP/ADMz/wAzM/8AMzP/ADMz/wAzM/8AMzP/ADMz/wAzM/8A&#10;MzP/ADMz/wAzM/8AMzP/ADMz/wAzM/8AMzP/ADMz/wAzM/8AMzP/ADMz/wAzM/8AMzP/ADMz/wAz&#10;M/8AMzP/ADMz/wAzM/8AMzP/Cjo69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JGiordkdn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9aWn/XHR0/3t/f/2JkZHc&#10;0tbWWv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aYyMlgAz&#10;M/8AMzP/ADMz/wAzM/8AMzP/ADMz/wAzM/8AMzP/ADMz/wAzM/8AMzP/ADMz/wAzM/8AMzP/ADMz&#10;/wAzM/8AMzP/ADMz/wAzM/8AMzP/ADMz/wAzM/8AMzP/ADMz/wAzM/8AMzP/ADMz/wAzM/8AMzP/&#10;ADMz/wAzM/8AMzP/ADMz/wAzM/8fT0/f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eouK4VRxcf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Nmdn/1Fw&#10;cP9zfHv9gISE8bS6upL6+voL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BKdHO1&#10;ADMz/wAzM/8AMzP/ADMz/wAzM/8AMzP/ADMz/wAzM/8AMzP/ADMz/wAzM/8AMzP/ADMz/wAzM/8A&#10;MzP/ADMz/wAzM/8AMzP/ADMz/wAzM/8AMzP/ADMz/wAzM/8AMzP/ADMz/wAzM/8AMzP/ADMz/wAz&#10;M/8AMzP/ADMz/wAzM/8AMzP/ADMz/zhkZMf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B1goLxSG1t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9EbGz/ZHh3/32Bgfijqqqy9PT0Gv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C5c&#10;W9EAMzP/ADMz/wAzM/8AMzP/ADMz/wAzM/8AMzP/ADMz/wAzM/8AMzP/ADMz/wAzM/8AMzP/ADMz&#10;/wAzM/8AMzP/ADMz/wAzM/8AMzP/ADMz/wAzM/8AMzP/ADMz/wAzM/8AMzP/ADMz/wAzM/8AMzP/&#10;ADMz/wAzM/8AMzP/ADMz/wAzM/8AMzP/VHx8q/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HV+fvlAamr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PWlp/150dP98gID7lJycyujp6DH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FUVE6QAzM/8AMzP/ADMz/wAzM/8AMzP/ADMz/wAzM/8AMzP/ADMz/wAzM/8AMzP/ADMz/wAzM/8A&#10;MzP/ADMz/wAzM/8AMzP/ADMz/wAzM/8AMzP/ADMz/wAzM/8AMzP/ADMz/wAzM/8AMzP/ADMz/wAz&#10;M/8AMzP/ADMz/wAzM/8AMzP/ADMz/wAzM/9ylZSM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eX59/jlnZ/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lnZ/9XcnL/en9//YmRkd3X2dlS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n6&#10;+gYBNDT9ADMz/wAzM/8AMzP/ADMz/wAzM/8AMzP/ADMz/wAzM/8AMzP/ADMz/wAzM/8AMzP/ADMz&#10;/wAzM/8AMzP/ADMz/wAzM/8AMzP/ADMz/wAzM/8AMzP/ADMz/wAzM/8AMzP/ADMz/wAzM/8AMzP/&#10;ADMz/wAzM/8AMzP/ADMz/wAzM/8AMzP/ADMz/5Svrmv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B7fn3/N2dn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1Zmb/UHBw/3V9fP2CiIjrxcnJ&#10;dPz8/AT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1N/fKwAzM/8AMzP/ADMz/wAzM/8AMzP/ADMz/wAzM/8AMzP/ADMz/wAzM/8AMzP/ADMz/wAzM/8A&#10;MzP/ADMz/wAzM/8AMzP/ADMz/wAzM/8AMzP/ADMz/wAzM/8AMzP/ADMz/wAzM/8AMzP/ADMz/wAz&#10;M/8AMzP/ADMz/wAzM/8AMzP/ADMz/wAzM/8AMzP/t8nJS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Hx/f/80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0ltbf9u&#10;e3r9gISE8r3CwoT8/PwF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CuwsJRADMz/wAzM/8AMzP/ADMz/wAzM/8AMzP/ADMz/wAzM/8AMzP/ADMz/wAzM/8AMzP/ADMz&#10;/wAzM/8AMzP/ADMz/wAzM/8AMzP/ADMz/wAzM/8AMzP/ADMz/wAzM/8AMzP/ADMz/wAzM/8AMzP/&#10;ADMz/wAzM/8AMzP/ADMz/wAzM/8AMzP/ADMz/wAzM//d5eUi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e39//jdnZ/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EbGz/bHl5/n6Dg/O6vr6K+/v7Bv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ImlpXYAMzP/ADMz/wAzM/8AMzP/ADMz/wAzM/8AMzP/ADMz/wAzM/8AMzP/ADMz/wAzM/8A&#10;MzP/ADMz/wAzM/8AMzP/ADMz/wAzM/8AMzP/ADMz/wAzM/8AMzP/ADMz/wAzM/8AMzP/ADMz/wAz&#10;M/8AMzP/ADMz/wAzM/8AMzP/ADMz/wAzM/8AMzP/Bjc2+Pz8/AP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B5f3/7Omho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Q2xr/2p4eP5+g4P0tru7kfv7+wn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Z4uLmAAzM/8AMzP/ADMz/wAzM/8AMzP/ADMz/wAzM/8AMzP/ADMz/wAzM/8AMzP/ADMz&#10;/wAzM/8AMzP/ADMz/wAzM/8AMzP/ADMz/wAzM/8AMzP/ADMz/wAzM/8AMzP/ADMz/wAzM/8AMzP/&#10;ADMz/wAzM/8AMzP/ADMz/wAzM/8AMzP/ADMz/wAzM/8bSkrk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HmAgPY9aWn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0Jsa/9neXj+foKC9bG3t5f6+voL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BIcnG3ADMz/wAzM/8AMzP/ADMz/wAzM/8AMzP/ADMz/wAzM/8AMzP/ADMz/wAzM/8A&#10;MzP/ADMz/wAzM/8AMzP/ADMz/wAzM/8AMzP/ADMz/wAzM/8AMzP/ADMz/wAzM/8AMzP/ADMz/wAz&#10;M/8AMzP/ADMz/wAzM/8AMzP/ADMz/wAzM/8AMzP/ADMz/zRhYcv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e4WF7Edtbf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9Aamr/ZXd3/32BgfawtbWb+vr6C/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CtaWdQAMzP/ADMz/wAzM/8AMzP/ADMz/wAzM/8AMzP/ADMz/wAzM/8AMzP/ADMz&#10;/wAzM/8AMzP/ADMz/wAzM/8AMzP/ADMz/wAzM/8AMzP/ADMz/wAzM/8AMzP/ADMz/wAzM/8AMzP/&#10;ADMz/wAzM/8AMzP/ADMz/wAzM/8AMzP/ADMz/wAzM/8AMzP/Unp5rf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CEkJDZUXBw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P2pq/2R4d/5+goL1&#10;ur29i/z8/AX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EUJC7QAzM/8AMzP/ADMz/wAzM/8AMzP/ADMz/wAzM/8AMzP/ADMz/wAzM/8A&#10;MzP/ADMz/wAzM/8AMzP/ADMz/wAzM/8AMzP/ADMz/wAzM/8AMzP/ADMz/wAzM/8AMzP/ADMz/wAz&#10;M/8AMzP/ADMz/wAzM/8AMzP/ADMz/wAzM/8AMzP/ADMz/wAzM/9xlJON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JumprNcdHT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0Fs&#10;a/9qenn9gISE8sTIyHj+/v4B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L19Q0AMzP/ADMz/wAzM/8AMzP/ADMz/wAzM/8AMzP/ADMz/wAzM/8AMzP/ADMz&#10;/wAzM/8AMzP/ADMz/wAzM/8AMzP/ADMz/wAzM/8AMzP/ADMz/wAzM/8AMzP/ADMz/wAzM/8AMzP/&#10;ADMz/wAzM/8AMzP/ADMz/wAzM/8AMzP/ADMz/wAzM/8AMzP/ADMz/5Wwr2r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xcvLa215ef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9EbGz/cHx7+4OHh+3P0dFj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y9jXNAAzM/8AMzP/ADMz/wAzM/8AMzP/ADMz/wAzM/8AMzP/ADMz/wAzM/8A&#10;MzP/ADMz/wAzM/8AMzP/ADMz/wAzM/8AMzP/ADMz/wAzM/8AMzP/ADMz/wAzM/8AMzP/ADMz/wAz&#10;M/8AMzP/ADMz/wAzM/8AMzP/ADMz/wAzM/8AMzP/ADMz/wAzM/8AMzP/ucvKR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39/cQfH9/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SW1t/3R9fPuGjY3l2tvbTv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CjurpbADMz/wAzM/8AMzP/ADMz/wAzM/8AMzP/ADMz/wAzM/8AMzP/ADMz&#10;/wAzM/8AMzP/ADMz/wAzM/8AMzP/ADMz/wAzM/8AMzP/ADMz/wAzM/8AMzP/ADMz/wAzM/8AMzP/&#10;ADMz/wAzM/8AMzP/ADMz/wAzM/8AMzP/ADMz/wAzM/8AMzP/ADMz/wAzM//h6eke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B7g4PyQmxr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01vb/94fn37i5KS2+bm5jb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H+fnn8AMzP/ADMz/wAzM/8AMzP/ADMz/wAzM/8AMzP/ADMz/wAzM/8A&#10;MzP/ADMz/wAzM/8AMzP/ADMz/wAzM/8AMzP/ADMz/wAzM/8AMzP/ADMz/wAzM/8AMzP/ADMz/wAz&#10;M/8AMzP/ADMz/wAzM/8AMzP/ADMz/wAzM/8AMzP/ADMz/wAzM/8AMzP/CTg49f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I+ZmcxWcnL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wsjIc2p4eP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6+voLfICA/ThnZ/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CHkJDdT29v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L7ExH1nd3f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+vr6C32A&#10;gPo6aGj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kpuby1Zyc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f4eFCd359/T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CCiIjrSG1t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MTIyHdueXn+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Pz8BH6Dg/RCbGv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tbq6k2V3d/4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19vYO6+/vIOHn5zDY399Bz9jXUMjQ0F6/yspqucTEdrXBwX22wcF8t8LCerjExHm5xMR3&#10;u8bFdbzGxXS9x8dwxc/PY9HZ2VDd4uI66+/vI/r6+gn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7+/sJfoKC9UFqa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h5+cstMHBepOkpLN+j4/ZdYOD7XR+fvh6&#10;fn3/en59/297ev9jdnb/WHNz/09vb/9EbGz/O2pp/zR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9Aamr/Tm9v/1x0dP9wenr/fH9//n6Hh+qbpKS319raT/7+/gH///8A////AP///wD///8A////&#10;AP///wD///8A////AP///wD///8A////AP///wD///8A////AP///wD///8A////AP///wD///8A&#10;////AP///wD///8A////AP///wD///8A////AP///wD///8A/v7+AYWJielLbm7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v7+Adrj4jitu7uIjp+evXuMjN5zgIDydn18/nx/f/9xenr/Y3Z2/1Zycv9Mbm7/Qmxr&#10;/zhnZ/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3Z2f/R21t/1t0dP9yfHv/fICA+YqUlNXEyclx+/v7Bv///wD/&#10;//8A////AP///wD///8A////AP///wD///8A////AP///wD///8A////AP///wD///8A////AP//&#10;/wD///8A////AP///wD///8A////AP///wD///8A////AP///wD///8A2traUHh/f/o1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9fj3DcLOzmGYqaip&#10;fo+P2HOBgfB2fXz+e359/255ef9hdXX/VXFx/0htbf89aWn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6aGj/U3Bw/2t4eP99gID6kJmZ&#10;ztvc3Ez///8A////AP///wD///8A////AP///wD///8A////AP///wD///8A////AP///wD///8A&#10;////AP///wD///8A////AP///wD///8A////AP///wD///8A////AP///wD///8Ak5mZ0VZyc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6/DwGrLCwnqMnZ2+eIiI5HN+fvV7fn3/dn18/2d3&#10;d/9YcnL/S25u/z1paf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poaP9W&#10;cXH/dX18/X+Ghu66vr6J+/v7CP///wD///8A////AP///wD///8A////AP///wD///8A////AP//&#10;/wD///8A////AP///wD///8A////AP///wD///8A////AP///wD///8A////AP///wDw8PAifYGB&#10;+D1paf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9fj3Db7KymiRoqK1eYqJ4nJ+fvZ7fn3/cnx7/2B1df9TcXH/RWxs/zhnZ/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Rmxs/2d5eP5+goL1sba2mfv7+wn///8A////AP///wD///8A////AP///wD///8A&#10;////AP///wD///8A////AP///wD///8A////AP///wD///8A////AP///wD///8A////AP///wC2&#10;urqTbHt6+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hnZ/9qenn6iY2M5uzs7Cv///8A////AP//&#10;/wD///8A////AP///wD///8A////AP///wD///8A////AP///wD///8A////ALvMy0QAMzP/ADMz&#10;/wAzM/8AMzP/ADMz/wAzM/8AMzP/ADMz/wAzM/8AMzP/ADMz/wAzM/8AMzP/ADMz/wAzM/8AMzP/&#10;ADMz/wAzM/8AMzP/ADMz/wAzM/8AMzP/ADMz/wAzM/8AMzP/ADMz/wAzM/8AMzP/ADMz/wAzM/8A&#10;MzP/ADMz/wAzM/8AMzP/ADMz/8XU1Dr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v7+AdLc3EOZ&#10;q6ukfI6O23J/f/R5fn3/dn18/2R2dv9VcXH/RWxs/zdnZ/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0Bqav9ld3f+gIOD9MPHx3v///8A////AP///wD///8A////AP//&#10;/wD///8A////AP///wD///8A////AP///wD///8A////AP///wD///8A////AP///wD///8A////&#10;APz8/ASFiYnqS25u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9RcHD/foGB9sfJyXb///8A&#10;////AP///wD///8A////AP///wD///8A////AP///wD///8A////AP///wD///8AlK+uawAzM/8A&#10;MzP/ADMz/wAzM/8AMzP/ADMz/wAzM/8AMzP/ADMz/wAzM/8AMzP/ADMz/wAzM/8AMzP/ADMz/wAz&#10;M/8AMzP/ADMz/wAzM/8AMzP/ADMz/wAzM/8AMzP/ADMz/wAzM/8AMzP/ADMz/wAzM/8AMzP/ADMz&#10;/wAzM/8AMzP/ADMz/wAzM/8AMzP/7/LyE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f5+Qq+yspmjaCfu3WFhehzfXz7e359&#10;/2p4eP9XcnL/SG1t/zpoaP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DbGv/cX18+YuQkODq6uow////AP///wD///8A&#10;////AP///wD///8A////AP///wD///8A////AP///wD///8A////AP///wD///8A////AP///wD/&#10;//8A////AOLi4kB8gID5Omho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/amr/dn9/9p6i&#10;osP6+voL////AP///wD///8A////AP///wD///8A////AP///wD///8A////AP///wBvk5KPADMz&#10;/wAzM/8AMzP/ADMz/wAzM/8AMzP/ADMz/wAzM/8AMzP/ADMz/wAzM/8AMzP/ADMz/wAzM/8AMzP/&#10;ADMz/wAzM/8AMzP/ADMz/wAzM/8AMzP/ADMz/wAzM/8AMzP/ADMz/wAzM/8AMzP/ADMz/wAzM/8A&#10;MzP/ADMz/wAzM/8AMzP/ADMz/xA/P+/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t8/IYrbu7hYKWlc1zgYHveHx8/3Z9fP9jdnb/UnBw/0Fsa/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UnBw/36BgfbDxcV+////AP//&#10;/wD///8A////AP///wD///8A////AP///wD///8A////AP///wD///8A////AP///wD///8A////&#10;AP///wD///8A////AKyvr6hneXj7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1Zmb/&#10;ZHl4+oiLi+js7Owp////AP///wD///8A////AP///wD///8A////AP///wD///8A////AFB4d7AA&#10;MzP/ADMz/wAzM/8AMzP/ADMz/wAzM/8AMzP/ADMz/wAzM/8AMzP/ADMz/wAzM/8AMzP/ADMz/wAz&#10;M/8AMzP/ADMz/wAzM/8AMzP/ADMz/wAzM/8AMzP/ADMz/wAzM/8AMzP/ADMz/wAzM/8AMzP/ADMz&#10;/wAzM/8AMzP/ADMz/wAzM/8AMzP/KVhX1v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X1ErC/vn6ClJTOcYCA8np+ff9xenr/XXR0/0xubv87amn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PWlp/3Z/f/ajpaW9&#10;/v7+A////wD///8A////AP///wD///8A////AP///wD///8A////AP///wD///8A////AP///wD/&#10;//8A////AP///wD///8A+/v7CISIiOxLbm7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UXBw/4CDg/XW1tZa////AP///wD///8A////AP///wD///8A////AP///wD///8AMV5e&#10;zgAzM/8AMzP/ADMz/wAzM/8AMzP/ADMz/wAzM/8AMzP/ADMz/wAzM/8AMzP/ADMz/wAzM/8AMzP/&#10;ADMz/wAzM/8AMzP/ADMz/wAzM/8AMzP/ADMz/wAzM/8AMzP/ADMz/wAzM/8AMzP/ADMz/wAzM/8A&#10;MzP/ADMz/wAzM/8AMzP/ADMz/wAzM/9GcXC5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X49w20w8N2&#10;hZiYyXKAgPF5fn3/c3x7/151df9Lbm7/OWho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NWZm/4CA&#10;gP+kp6e2+/v7CP///wD///8A////AP///wD///8A////AP///wD///8A////AP///wD///8A////&#10;AP///wD///8A////AP///wD///8A4eHhQXyBgfg6aGj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Q2xr/3yAgPi0trac/v7+Af///wD///8A////AP///wD///8A////AP///wAX&#10;R0boADMz/wAzM/8AMzP/ADMz/wAzM/8AMzP/ADMz/wAzM/8AMzP/ADMz/wAzM/8AMzP/ADMz/wAz&#10;M/8AMzP/ADMz/wAzM/8AMzP/ADMz/wAzM/8AMzP/ADMz/wAzM/8AMzP/ADMz/wAzM/8AMzP/ADMz&#10;/wAzM/8AMzP/ADMz/wAzM/8AMzP/ADMz/2eLi5j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+/v4BytXVUYyfnrtygoLud318/3V7&#10;e/9gdXX/TW9v/zpoaP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2x7evaWmZnU+vr6Cv///wD///8A////AP///wD///8A////AP///wD///8A////AP///wD/&#10;//8A////AP///wD///8A////AP///wD///8As7a2nG58e/k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Omho/3F9fPiVmZnT9vb2E////wD///8A////AP///wD///8A+fr6&#10;BgI1NfsAMzP/ADMz/wAzM/8AMzP/ADMz/wAzM/8AMzP/ADMz/wAzM/8AMzP/ADMz/wAzM/8AMzP/&#10;ADMz/wAzM/8AMzP/ADMz/wAzM/8AMzP/ADMz/wAzM/8AMzP/ADMz/wAzM/8AMzP/ADMz/wAzM/8A&#10;MzP/ADMz/wAzM/8AMzP/ADMz/wAzM/8AMzP/iqemdf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Ofu7SChsrKWeYyM3nJ9fPp6fn3/ZXd3/1BwcP87aGj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21+fvOwsrGl/v7+Af///wD///8A////AP///wD///8A////AP///wD///8A////&#10;AP///wD///8A////AP///wD///8A////AP///wD+/v4DjJGR4FRxcf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NGZm/111dfuEh4fv5ubmN////wD///8A////AP///wDU&#10;398rADMz/wAzM/8AMzP/ADMz/wAzM/8AMzP/ADMz/wAzM/8AMzP/ADMz/wAzM/8AMzP/ADMz/wAz&#10;M/8AMzP/ADMz/wAzM/8AMzP/ADMz/wAzM/8AMzP/ADMz/wAzM/8AMzP/ADMz/wAzM/8AMzP/ADMz&#10;/wAzM/8AMzP/ADMz/wAzM/8AMzP/ADMz/wAzM/+ww8NP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7+/sFvszLZIWYmMdxgIDyen59/297ev9Yc3P/Q2xr/zR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NGZm/3uEhPDExMSD////AP///wD///8A////AP///wD///8A////AP///wD/&#10;//8A////AP///wD///8A////AP///wD///8A////AP///wDv7+8lfoKC9kBqa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0tubv9+goL2zs7ObP///wD///8A////&#10;AK3BwVIAMzP/ADMz/wAzM/8AMzP/ADMz/wAzM/8AMzP/ADMz/wAzM/8AMzP/ADMz/wAzM/8AMzP/&#10;ADMz/wAzM/8AMzP/ADMz/wAzM/8AMzP/ADMz/wAzM/8AMzP/ADMz/wAzM/8AMzP/ADMz/wAzM/8A&#10;MzP/ADMz/wAzM/8AMzP/ADMz/wAzM/8AMzP/ADMz/9fh4Sj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D09BOmuLeMeYuK3nN9fPt4fHz/YXV1/0xubv85aGj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PWlp/4OEhPPs7Owp////AP///wD///8A////AP///wD///8A////&#10;AP///wD///8A////AP///wD///8A////AP///wD///8A////AP///wDOz89qeICA9jZnZ/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9qav97gID2tLa2nP7+/gH/&#10;//8AiKWldwAzM/8AMzP/ADMz/wAzM/8AMzP/ADMz/wAzM/8AMzP/ADMz/wAzM/8AMzP/ADMz/wAz&#10;M/8AMzP/ADMz/wAzM/8AMzP/ADMz/wAzM/8AMzP/ADMz/wAzM/8AMzP/ADMz/wAzM/8AMzP/ADMz&#10;/wAzM/8AMzP/ADMz/wAzM/8AMzP/ADMz/wAzM/8DNTX6+/v7B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3+bmMJWop6tz&#10;hITqd318/3J8e/9Zc3P/Q2xr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Y3197qampr3///8A////AP///wD///8A////AP///wD/&#10;//8A////AP///wD///8A////AP///wD///8A////AP///wD///8A////AP///wCmqqm1aHp5+j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loaP9zfn72nJ+f&#10;yPv7+wlmiomZADMz/wAzM/8AMzP/ADMz/wAzM/8AMzP/ADMz/wAzM/8AMzP/ADMz/wAzM/8AMzP/&#10;ADMz/wAzM/8AMzP/ADMz/wAzM/8AMzP/ADMz/wAzM/8AMzP/ADMz/wAzM/8AMzP/ADMz/wAzM/8A&#10;MzP/ADMz/wAzM/8AMzP/ADMz/wAzM/8AMzP/ADMz/xpJSeX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J1dVRh5qaxHF/f/J7fn3/a3h4&#10;/1Nxcf89aWn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1Zmb/hIaG8Ofn5zb///8A////AP///wD///8A////&#10;AP///wD///8A////AP///wD///8A////AP///wD///8A////AP///wD///8A////APv7+wiKjo7l&#10;UnBw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VmZv9l&#10;eXj5jI+P40tyccEAMzP/ADMz/wAzM/8AMzP/ADMz/wAzM/8AMzP/ADMz/wAzM/8AMzP/ADMz/wAz&#10;M/8AMzP/ADMz/wAzM/8AMzP/ADMz/wAzM/8AMzP/ADMz/wAzM/8AMzP/ADMz/wAzM/8AMzP/ADMz&#10;/wAzM/8AMzP/ADMz/wAzM/8AMzP/ADMz/wAzM/8AMzP/NGFhy/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v7+AcbT01eElpXKcH189np+ff9jdnb/TG5u/zhnZ/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9yhYXltLS0pP///wD///8A////AP///wD/&#10;//8A////AP///wD///8A////AP///wD///8A////AP///wD///8A////AP///wD///8A////AO3t&#10;7SiAgoL1Qmxr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WcnL9dXt7+xI+Pf8AMzP/ADMz/wAzM/8AMzP/ADMz/wAzM/8AMzP/ADMz/wAzM/8AMzP/&#10;ADMz/wAzM/8AMzP/ADMz/wAzM/8AMzP/ADMz/wAzM/8AMzP/ADMz/wAzM/8AMzP/ADMz/wAzM/8A&#10;MzP/ADMz/wAzM/8AMzP/ADMz/wAzM/8AMzP/ADMz/wAzM/9Senmt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+/v4Bws/PXIGVlMxwfXz2en59/2J2dv9Kbm7/NW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xravuIiIjv////AP///wD///8A////&#10;AP///wD///8A////AP///wD///8A////AP///wD///8A////AP///wD///8A////AP///wD///8A&#10;////ANXV1Vx7gYH2Omho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Mbm7/dXp6/xtEQ/8AMzP/ADMz/wAzM/8AMzP/ADMz/wAzM/8AMzP/ADMz/wAz&#10;M/8AMzP/ADMz/wAzM/8AMzP/ADMz/wAzM/8AMzP/ADMz/wAzM/8AMzP/ADMz/wAzM/8AMzP/ADMz&#10;/wAzM/8AMzP/ADMz/wAzM/8AMzP/ADMz/wAzM/8AMzP/ADMz/3KVlIz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7+/gHAzs5fgJOT0HB9fPh6fn3/YXV1/0ltbf81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4iKiuv///8A////AP///wD/&#10;//8A////AP///wD///8A////AP///wD///8A////AP///wD///8A////AP///wD///8A////AP//&#10;/wD///8A////ALW3t5lyfn72NG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EbGz/dnt7/ydLS/8AMzP/ADMz/wAzM/8AMzP/ADMz/wAzM/8AMzP/&#10;ADMz/wAzM/8AMzP/ADMz/wAzM/8AMzP/ADMz/wAzM/8AMzP/ADMz/wAzM/8AMzP/ADMz/wAzM/8A&#10;MzP/ADMz/wAzM/8AMzP/ADMz/wAzM/8AMzP/ADMz/wAzM/8AMzP/lrCvaf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NHc&#10;3EOGmZnGcH189nl+ff9gdXX/R21t/zR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iJOT1////wD///8A////&#10;AP///wD///8A////AP///wD///8A////AP///wD///8A////AP///wD///8A////AP///wD///8A&#10;////AP///wD///8A/v7+AZmcnMxieHf6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/amr/c3p6/zJUU/8AMzP/ADMz/wAzM/8AMzP/ADMz/wAz&#10;M/8AMzP/ADMz/wAzM/8AMzP/ADMz/wAzM/8AMzP/ADMz/wAzM/8AMzP/ADMz/wAzM/8AMzP/ADMz&#10;/wAzM/8AMzP/ADMz/wAzM/8AMzP/ADMz/wAzM/8AMzP/ADMz/wAzM/+8zc1D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4urqKY+jo7Jwf3/y&#10;en59/2V3d/9Kbm7/NG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+kJDV////AP///wD/&#10;//8A////AP///wD///8A////AP///wD///8A////AP///wD///8A////AP///wD///8A////AP//&#10;/wD///8A////AP///wD///8A9/f3D4eKiulQcHD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6aGj/cHl5/z5aWv8AMzP/ADMz/wAzM/8AMzP/&#10;ADMz/wAzM/8AMzP/ADMz/wAzM/8AMzP/ADMz/wAzM/8AMzP/ADMz/wAzM/8AMzP/ADMz/wAzM/8A&#10;MzP/ADMz/wAzM/8AMzP/ADMz/wAzM/8AMzP/ADMz/wAzM/8AMzP/ADMz/+Pq6hv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w9PQUnK6unXKDg+x5fn3/a3h4/09v&#10;b/83Z2f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3iPj9T///8A////&#10;AP///wD///8A////AP///wD///8A////AP///wD///8A////AP///wD///8A////AP///wD///8A&#10;////AP///wD///8A////AP///wD///8A7OzsKoGDg/REbGz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4Z2f/a3d3/0liYv8BMzP/ADMz/wAz&#10;M/8AMzP/ADMz/wAzM/8AMzP/ADMz/wAzM/8AMzP/ADMz/wAzM/8AMzP/ADMz/wAzM/8AMzP/ADMz&#10;/wAzM/8AMzP/ADMz/wAzM/8AMzP/ADMz/wAzM/8AMzP/ADMz/wAzM/8JOTn1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z8/AO4x8dsd4uK33Z9fP9wenr/VXFx/zpoaP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do6O0////wD/&#10;//8A////AP///wD///8A////AP///wD///8A////AP///wD///8A////AP///wD///8A////AP//&#10;/wD///8A////AP///wD///8A////AP///wD///8A3d3dTH2BgfY9aWn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2Z2f/ZnV1/1NnZ/8DNDT/&#10;ADMz/wAzM/8AMzP/ADMz/wAzM/8AMzP/ADMz/wAzM/8AMzP/ADMz/wAzM/8AMzP/ADMz/wAzM/8A&#10;MzP/ADMz/wAzM/8AMzP/ADMz/wAzM/8AMzP/ADMz/wAzM/8AMzP/ADMz/x9PT9/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N3m5jCJnJy+b3189nl+ff9cdHT/P2pq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99k5PO////&#10;AP///wD///8A////AP///wD///8A////AP///wD///8A////AP///wD///8A////AP///wD///8A&#10;////AP///wD///8A////AP///wD///8A////AP///wD///8AxcfHe3mAgPY3Z2f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4eZmcj/&#10;//8A////AP///wD///8A////AP///wD///8A////AP///wD///8A////AP///wD///8A////AP//&#10;/wD///8A////AP///wD///8A////AP///wD///8A////AP///wD///8Aq66urW99fPY0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k5yc&#10;yf///wD///8A////AP///wD///8A////AP///wD///8A////AP///wD///8A////AP///wD///8A&#10;////AP///wD///8A////AP///wD///8A////AP///wD///8A////AP///wD+/v4DlZmZ02B2dvo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+V&#10;mZnU////AP///wD///8A////AP///wD///8A////AP///wD///8A////AP///wD///8A////AP//&#10;/wD///8A////AP///wD///8A////AP///wD///8A////AP///wD///8A////AP///wD39/cQiIqK&#10;6VFwcP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QXJx&#10;74WFhfT///8A////AP///wD///8A////AP///wD///8A////AP///wD///8A////AP///wD///8A&#10;////AP///wD///8A////AP///wD///8A////AP///wD///8A////AP///wD///8A////AP///wDt&#10;7e0ogYOD9EZsbP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9y&#10;kJDMlZWV3P///wD///8A////AP///wD///8A////AP///wD///8A////AP///wD///8A////AP//&#10;/wD///8A////AP///wD///8A////AP///wD///8A////AP///wD///8A////AP///wD///8A////&#10;AP///wDg4OBHfoKC9j1paf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5ehoL+4uLiZ////AP///wD///8A////AP///wD///8A////AP///wD///8A////AP///wD///8A&#10;////AP///wD///8A////AP///wD///8A////AP///wD///8A////AP///wD///8A////AP///wD/&#10;//8A////AP///wDJysp0eoCA9jloaP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XXNz/0ZfX/8ENTX/ADMz/wAzM/8AMzP/ADMz&#10;/wAzM/8AMzP/ADMz/wAzM/8AMzP/ADMz/wAzM/8AMzP/ADMz/wAzM/8AMzP/ADMz/wAzM/8AMzP+&#10;+fr6Bv///wD///8A////AP///wD///8A////AP///wD///8A////AP///wD///8A////AP///wD/&#10;//8A////AP///wD///8A////AP///wD///8A////AP///wD///8A////AP///wD///8A////AP//&#10;/wD///8A////AP///wD///8A////AOPr6yWGmprDcnx7+3N8e/9Pb2//NW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6&#10;bWz0jI6O6OXl5Tr///8A////AP///wD///8A////AP///wD///8A////AP///wD///8A////AP//&#10;/wD///8A////AP///wD///8A////AP///wD///8A////AP///wD///8A////AP///wD///8A////&#10;AP///wD///8A////AP///wCztbWfc35+9jV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X3Nz/1Zpaf8CNDT/ADMz/wAzM/8A&#10;MzP/ADMz/wAzM/8AMzP/ADMz/wAzM/8AMzP/ADMz/wAzM/8AMzP/ADMz/wAzM/8AMzP/ADMz/xBA&#10;QO7///8A////AP///wD///8A////AP///wD///8A////AP///wD///8A////AP///wD///8A////&#10;AP///wD///8A////AP///wD///8A////AP///wD///8A////AP///wD///8A////AP///wD///8A&#10;////AP///wD///8A////AMzZ2Up5jY3Zdn18/2t4eP9HbW3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36ZmcCSkpLh////AP///wD///8A////AP///wD///8A////AP///wD///8A////AP///wD///8A&#10;////AP///wD///8A////AP///wD///8A////AP///wD///8A////AP///wD///8A////AP///wD/&#10;//8A////AP///wD///8A////AP7+/gGdoKDGZ3p5+D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0Zmb/Y3V1/05kZP8BMzP/ADMz&#10;/wAzM/8AMzP/ADMz/wAzM/8AMzP/ADMz/wAzM/8AMzP/ADMz/wAzM/8AMzP/ADMz/wAzM/8AMzP/&#10;I1JR3P///wD///8A////AP///wD///8A////AP///wD///8A////AP///wD///8A////AP///wD/&#10;//8A////AP///wD///8A////AP///wD///8A////AP///wD///8A////AP///wD///8A////AP//&#10;/wD///8A/v7+AbTFxHNxg4PpeX59/2F1df9Aamr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nJ6eyMXFxX7///8A////AP///wD///8A////AP///wD///8A////AP///wD///8A////AP//&#10;/wD///8A////AP///wD///8A////AP///wD///8A////AP///wD///8A////AP///wD///8A////&#10;AP///wD///8A////AP///wD///8A////APv7+wmPkZHfWnR0/T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1Zmb/Z3Z2/0dfX/8A&#10;MzP/ADMz/wAzM/8AMzP/ADMz/wAzM/8AMzP/ADMz/wAzM/8AMzP/ADMz/wAzM/8AMzP/ADMz/wAz&#10;M/85ZWXG////AP///wD///8A////AP///wD///8A////AP///wD///8A////AP///wD///8A////&#10;AP///wD///8A////AP///wD///8A////AP///wD///8A////AP///wD///8A////AP///wD///8A&#10;+/v7BaK1tY9ufn7zeX59/1lzc/86aGj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2mNjcyIiIjv9/f3Ev///wD///8A////AP///wD///8A////AP///wD///8A////AP///wD///8A&#10;////AP///wD///8A////AP///wD///8A////AP///wD///8A////AP///wD///8A////AP///wD/&#10;//8A////AP///wD///8A////AP///wD///8A////APT09BmFh4fvTW9v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1Zmb/anZ2&#10;/ztYWP8AMzP/ADMz/wAzM/8AMzP/ADMz/wAzM/8AMzP/ADMz/wAzM/8AMzP/ADMz/wAzM/8AMzP/&#10;ADMz/1B5eK////8A////AP///wD///8A////AP///wD///8A////AP///wD///8A////AP///wD/&#10;//8A////AP///wD///8A////AP///wD///8A////AP///wD///8A////AP///wD///8A+fr6CJyw&#10;r5pufX31d318/1NwcP82Z2f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naKiwbu7u5b///8A////AP///wD///8A////AP///wD///8A////AP///wD///8A////AP//&#10;/wD///8A////AP///wD///8A////AP///wD///8A////AP///wD///8A////AP///wD///8A////&#10;AP///wD///8A////AP///wD///8A////AP///wD///8A////AOrq6jCBg4P1RGxs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5&#10;aGj/cHh4/yxQUP8AMzP/ADMz/wAzM/8AMzP/ADMz/wAzM/8AMzP/ADMz/wAzM/8AMzP/ADMz/wAz&#10;M/8AMzP/ao2Nlf///wD///8A////AP///wD///8A////AP///wD///8A////AP///wD///8A////&#10;AP///wD///8A////AP///wD///8A////AP///wD///8A////AP///wD///8A9vn5C5WpqaZvfXz2&#10;dn18/1FwcP81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2yPj8mIiIjv9vb2FP///wD///8A////AP///wD///8A////AP///wD///8A////AP///wD///8A&#10;////AP///wD///8A////AP///wD///8A////AP///wD///8A////AP///wD///8A////AP///wD/&#10;//8A////AP///wD///8A////AP///wD///8A////AP///wD///8A////ANzc3E5+gYH2PWlp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8aWn/dHp6/yFISP8AMzP/ADMz/wAzM/8AMzP/ADMz/wAzM/8AMzP/ADMz/wAzM/8AMzP/&#10;ADMz/wAzM/+BoJ99////AP///wD///8A////AP///wD///8A////AP///wD///8A////AP///wD/&#10;//8A////AP///wD///8A////AP///wD///8A////AP///wD///8A8vb2EI+kpLBwfHv5c3x7/05v&#10;b/80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3&#10;amn4nJ6eyb6+vo3///8A////AP///wD///8A////AP///wD///8A////AP///wD///8A////AP//&#10;/wD///8A////AP///wD///8A////AP///wD///8A////AP///wD///8A////AP///wD///8A////&#10;AP///wD///8A////AP///wD///8A////AP///wD///8A////AP///wD///8A////AMjJyXZ6gID2&#10;OGdn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Aamr/dHl5/xhCQv8AMzP/ADMz/wAzM/8AMzP/ADMz/wAzM/8AMzP/ADMz/wAz&#10;M/8AMzP/ADMz/5iysmb///8A////AP///wD///8A////AP///wD///8A////AP///wD///8A////&#10;AP///wD///8A////AP///wD///8A////AP///wD///8A9Pb2D4yhobVxfHv7cXp6/0tub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4WenbmOjo7o+/v7Cf///wD///8A////AP///wD///8A////AP///wD///8A////AP///wD///8A&#10;////AP///wD///8A////AP///wD///8A////AP///wD///8A////AP///wD///8A////AP///wD/&#10;//8A////AP///wD///8A////AP///wD///8A////AP///wD///8A////AP///wD///8A////ALS2&#10;tp50f3/2NW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HbGz/cnh4/w47O/8AMzP/ADMz/wAzM/8AMzP/ADMz/wAzM/8AMzP/&#10;ADMz/wAzM/8AMzP/sMPDT////wD///8A////AP///wD///8A////AP///wD///8A////AP///wD/&#10;//8A////AP///wD///8A////AP///wD///8A9/n5CpOop6hwfHv6cXp6/0ltbf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9J&#10;eHfnkpKS39PT02P///8A////AP///wD///8A////AP///wD///8A////AP///wD///8A////AP//&#10;/wD///8A////AP///wD///8A////AP///wD///8A////AP///wD///8A////AP///wD///8A////&#10;AP///wD///8A////AP///wD///8A////AP///wD///8A////AP///wD///8A////AP///wD///8A&#10;////AKCkpMBre3r2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9Rb2//Z3Jy/wc2Nf8AMzP/ADMz/wAzM/8AMzP/ADMz/wAz&#10;M/8AMzP/ADMz/wAzM//J1tY2////AP///wD///8A////AP///wD///8A////AP///wD///8A////&#10;AP///wD///8A////AP///wD///8A+/v7BZ2wr5lvfHv2dHt7/0xub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56mprWlpaXA////AP///wD///8A////AP///wD///8A////AP///wD///8A////AP///wD///8A&#10;////AP///wD///8A////AP///wD///8A////AP///wD///8A////AP///wD///8A////AP///wD/&#10;//8A////AP///wD///8A////AP///wD///8A////AP///wD///8A////AP///wD///8A////AP//&#10;/wD///8A+/v7BpOVldhfd3b6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dcnL/VGdn/wEzM/8AMzP/ADMz/wAzM/8AMzP/&#10;ADMz/wAzM/8AMzP/ADMz/+Lp6R3///8A////AP///wD///8A////AP///wD///8A////AP///wD/&#10;//8A////AP///wD///8A/Pz8A6e5uYhufX30dn18/1BwcP80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98&#10;mpq8iIiI7vHx8R7///8A////AP///wD///8A////AP///wD///8A////AP///wD///8A////AP//&#10;/wD///8A////AP///wD///8A////AP///wD///8A////AP///wD///8A////AP///wD///8A////&#10;AP///wD///8A////AP///wD///8A////AP///wD///8A////AP///wD///8A////AP///wD///8A&#10;////AP///wD///8A9/f3EomLi+hUcXH+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9kdHT/PVpa/wAzM/8AMzP/ADMz/wAz&#10;M/8AMzP/ADMz/wAzM/8AMzP++/v7BP///wD///8A////AP///wD///8A////AP///wD///8A////&#10;AP///wD///8A////ALHCwnVuf3/xeHx8/1Rxcf81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Tnx8&#10;45CRkePPz89s////AP///wD///8A////AP///wD///8A////AP///wD///8A////AP///wD///8A&#10;////AP///wD///8A////AP///wD///8A////AP///wD///8A////AP///wD///8A////AP///wD/&#10;//8A////AP///wD///8A////AP///wD///8A////AP///wD///8A////AP///wD///8A////AP//&#10;/wD///8A////AP///wD///8A8PDwI4OFhfFKbm7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hnZ/9xeHj/JEpK/wAzM/8AMzP/&#10;ADMz/wAzM/8AMzP/ADMz/ww8O/L///8A////AP///wD///8A////AP///wD///8A////AP///wD/&#10;//8A////AM7Z2UhwhIToeX59/1Zycv82Z2f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dqafif&#10;pKS9qamptv///wD///8A////AP///wD///8A////AP///wD///8A////AP///wD///8A////AP//&#10;/wD///8A////AP///wD///8A////AP///wD///8A////AP///wD///8A////AP///wD///8A////&#10;AP///wD///8A////AP///wD///8A////AP///wD///8A////AP///wD///8A////AP///wD///8A&#10;////AP///wD///8A////AP///wD///8A5ubmOICCgvVDbGv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0Bqav92enr/Ej8+/wAz&#10;M/8AMzP/ADMz/wAzM/8AMzP/FkdG6P///wD///8A////AP///wD///8A////AP///wD///8A////&#10;AOfu7SB7kZHSeHx8/2B1df86aGj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lqin&#10;q4+Pj+X39/cS////AP///wD///8A////AP///wD///8A////AP///wD///8A////AP///wD///8A&#10;////AP///wD///8A////AP///wD///8A////AP///wD///8A////AP///wD///8A////AP///wD/&#10;//8A////AP///wD///8A////AP///wD///8A////AP///wD///8A////AP///wD///8A////AP//&#10;/wD///8A////AP///wD///8A////AP///wD///8A2dnZVH2BgfY9aWn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0ttbf9sdXX/&#10;CTc2/wAzM/8AMzP/ADMz/wAzM/8iUlHc////AP///wD///8A////AP///wD///8A////APf5+QqO&#10;o6Owc3x7/Wt4eP9Aamr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3eWlcGI&#10;iIjv5eXlO/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ysrKdHuBgfU6aGj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1dw&#10;cP9SZmb/ADMz/wAzM/8AMzP/ADMz/y9dXND///8A////AP///wD///8A////AP///wCourqEbn19&#10;9XR7e/9JbW3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9WgIDcj4+P&#10;5c7Ozm7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uLu7lHeAgPU2Z2f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NGZm/2t2dv8wUlH/ADMz/wAzM/8AMzP/PWhowv///wD///8A////AP///wDQ29tEb4KC63l+ff9U&#10;cXH/NG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RHV065ucnM6r&#10;q6u1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qKursnB9fPY0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PGlp/3V6ev8WQUH/ADMz/wAzM/9LdHO0////AP///wD09vYPhJmZw3Z9fP9fdXX/OGdn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psa/SgpaW7oKCg&#10;yPz8/AT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+/v4Dm56e&#10;ymd6efg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SGxs/211df8JNzb/ADMz/1V9far///8ArsDAem59ffZyenr/Q2xr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1Z2f7n6urrJOTk973&#10;9/cQ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7&#10;+/sJkZOT3F53dvo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WHBw/0phYf8AMzP/U3x8sXOHh+J5fn3/VXFx/zR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5ipqKuKiors7+/v&#10;Jf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29vYUiYuL6FRycv0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2Zmb/b3d3/yVKSv8yVFP/Znd3/ztqaf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+No6OxiIiI7ufn5zb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w8PAihIaG8Exub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9Bamr/dHl5/ytUU/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g5+etYiIiO7f399J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o6eg0gYSE9EVsbP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9Sbm7/YHFx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3+bm7uIiIju19fXW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g4OBFgIKC9UJsa/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9seHj/T29v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97l5fCiIiI8NXV1V/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19dZfoKC9j5qa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9qav95fn3/Omho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epeXwYCAgP/i4uJB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Nzc1ufIGB9jtoaP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1Zycv9md3f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36amryJiYnu0NDQ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BwsKFeoGB9jlnZ/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3B6ev9L&#10;bm7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+BnJy3iIiI7tTU1GH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C0traedn9/9TZn&#10;Z/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Qmxr&#10;/3d9fP83Z2f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h6CftImJie7W1tZb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Cnqqm0&#10;cX5+9TR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X3V1/1x0dP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4+kpK+IiIjv2traUv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7+&#10;/gOeoKDGYHp59D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4Z2f/eHx8/0Bqa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RnZ/2Xp6esiIiI7+Dg4EX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v7+wiWmZnUZXl49j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Ob2//bXl5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2aGj5nKqqrIqKiuzm5uY4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n5+Q2Qk5PcYHh3+D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ve3r/S25u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OGtq9p+qqq6MjIzp6+vrLv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b29hOLj4/kWnR0+j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0NsbP91e3v/NW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ttbPOhqaiykJCQ4/Dw8CP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T09BqIiorqVHJy/T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2V3d/9VcXH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9BcnHvn6Wlu5WVldr09PQ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Dw8CKFh4fvT3Bw/j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PGlp/3h+ff85Z2f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R3d26J6iosWcnJzQ9/f3Ev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Ozs7CuDhYXyS25u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XXR0/1pzc/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1B9feCam5vQpKSkwvr6+gr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Ofn5zaChITzR21t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6aGj/eX59/zpoaP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9bg4PXlZaW2a2trbH8/PwE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OLi4kCBg4P1RWxs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9bc3P/XHR0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Z4yMzZCRkeO3t7ec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ODg4EeB&#10;g4P1Q2xs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hnZ/95fn3/Omho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3OUk8OMjIzpwsLChv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Nzc3E+AgoL1Qmxr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1pzc/9cdHT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+CnJy3ioqK7M3NzX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NnZ2Vd+goL2QGpq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Omho/3p+&#10;ff84Z2f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+&#10;kqWlroiIiO/X19dZ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NTU1GF+goL2P2pq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XnV1/1dyc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N2pp+Jyq&#10;qqyJiYnu4eHhQv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M/Pz2p9goL2PWlp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8aWn/eHx8/zZnZ/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xubfKgqaiy&#10;j4+P5uvr6y7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MrLy3F9goL1PGlp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9kdnb/UXBw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9DdHPsn6SkvZWV&#10;ldrx8fEe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MjIyHh9gYH1PGlp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0RsbP9yenr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Tnt7452fn8ifn5/L&#10;9/f3E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MfHx3t8gYH1O2pp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3F6ev9FbGz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16HhtWVlpbYu7u7lPv7&#10;+wb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MTFxX58gYH1O2ho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UHBw/2V3d/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9xk5LGj4+P5bq6upj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MLDw4R8gYH1&#10;O2pp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1Zmb/eX59/zpoaP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hZ+etomJie7Kysp2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L/B&#10;wYiAgID/O2pp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9fdXX/VXFx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NWdn+5aop62IiIjv2dnZV/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MvNzW5+gID+Omho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0Nsa/9zfHv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lsa/Wfqqqti4uL6+Xl5Tv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L7Av4t7gYH1Omho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3J8e/9DbGv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DdHPsoKWlupOTk9/v7+8l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L/BwYh8gYH1Omho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VHFx/151df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Un9/3pucnM2fn5/L9/f3Ev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MHCwoZ8gYH1O2ho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7amn/eX59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2eMjM2Sk5Pfr6+vrPz8/AX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MPExIJ8goL1O2pp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ueXn/Rmxs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9/m5u7i4uL68LCwof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MPExIB8goL1O2ho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1Rxcf9fdXX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0Z2f9k6WlroiIiO/U1NRh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MXFxX19goL1PGlp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Omho/3h+ff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O21s85+qqq6Kiors4uLiQ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MjJyXd9goL1PWlp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cHp6&#10;/0Nsa/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0h3duifpKS/lZWV2+/v7yT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MvLy3B+&#10;goL1P2pq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9Y&#10;c3P/WHNz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dhoXWl5mZ1aSkpMH5+fkN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NHR0WaAgoL1QGpq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0Nsa/9wenr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d5aVwY6Ojue4uLia/v7+Af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NXV1V+AgoL1Qmxr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3h8fP86aGj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NGdn/Y+kpLCIiIjvzs7Obv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NnZ2VeAg4P1Q2xr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ZHZ2/01vb/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ptbPSfqqqtiYmJ7eDg4EX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Nvb21CBg4P0RWxs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RcHD/X3V1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9L&#10;eXnlnqOjwZWVldzv7+8l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ODg4EeChIT0SW1t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9qav90e3v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Y4qJ&#10;0ZWWltmmpqa9+fn5Dv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OXl5TyDhYXyTm9v/j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3l+ff86aGj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4GcnLmK&#10;iorsvb29j/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Ojp6DKEhobxU3Fx+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ZHZ2/0tub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hqafaYqaitiIiI&#10;79XV1V7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O3t7SiHiYntV3R0+T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9WcXH/WnNz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DdHPsoaentY+Pj+Xn&#10;5+c1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R+KjYzo&#10;XXd29j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0ZsbP9reHj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XIWE15qbm9Gfn5/K9fX1&#10;F/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T0&#10;9BiPkZHhY3p59T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OGdn/3t+ff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32Zmb2MjIzot7e3nP7+/gP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f39xKlqqm0bHx79TR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c3x7/z5paf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hqafaYp6euiIiI79HR0WX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v7+widn5/Icn9/9DZ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9md3f/Sm5u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9FdXTqoKamuI+Pj+Xn5+c2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z8/ASnqKi3d4CA9DhnZ/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1lzc/9WcnL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YIiH1JmamtOgoKDH9vb2F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CxtLSjeoGB9DpoaP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Tm9v/2J2d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4WenbeLi4vru7u7lP7+/gP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C+vr6MfYKC9Txpaf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9CbGv/b3t6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ttbPOdqaiviIiI79bW1lr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Kysp1gIOD9EFsa/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dnZ/96fn3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9QfX3gnqKixZWVldzs7Owp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W1tZbgYOD9UZsbP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3t+ff83Z2f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cpSTxJGRkeGtra2x+vr6Cv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g4OBFg4SE&#10;805wcP0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cnp6/z9q&#10;a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N2pp+JWmpq+JiYnuycnJd/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o&#10;6egxhoiI71h0dPk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9peXj/&#10;R21t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0l3duigpaW6j4+P5uXl5Tz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w8PAgi46O5WJ5ePU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151&#10;df9Pb2/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9rjo7LlJWV2qSkpMH29vYU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29vYTlZiX1mx9ffQ1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WHJy/1Zyc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1aGj6kaSksIiIiO7Dw8OF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7+/sJra+vqnaAgPM4Z2f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9TcXH/W3Nz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RXV06qCnp7SLi4vp4ODgRf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s7S0o3uCgvQ7amn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05vb/9gdXX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2mN&#10;jcyWmJfXoqKhxvT09Bj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xcXFf4CDg/VBamr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SG1t/2Z3d/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ZoaPmSpaWx&#10;iIiI7sHBwYj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1dXVXoGDg/VHbW3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9DbGv/bHl5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9KeHfnoKamuo6O&#10;jujh4eFD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4eHhQoSFhfJSc3L6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0Jsa/9ueXn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cJGRxpSUlNylpaW/&#10;9vb2F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7OzsKoqN&#10;jOhheXj1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QGpq/3B6e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OWxr9Zempq+JiYnux8fHff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9vb2FJaYl9Vwf3/zNW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+amr/cnx7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1R/f96eoqLCkpKS4ebm5jj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+/v7Bqeqqbd5gYHzOmho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xpaf90e3v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+Am5u6jo+P5q+vr6z5+fkN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L29vZB+g4P0P2pq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O2pp/3V7e/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9BcnHunqensoiIiO7T09Ni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NHR0WaBg4P1R21t/j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9aWn/c3x7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ZouLz5mbm9GcnJzR7+/vJ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OHh4USFhobxVnR0+D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5qav9yfHv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OGtq9pOlpbGIiIjvvr6+jv7+/gP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O/v7ySOj4/kaHx79DR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QGpq/3F6e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1R/f96eo6PBj4+P5eLi4k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f39w+eoKDHdoGB8jhnZ/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9Aamr/b3t6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6Fnp23jo6O56+vr635+fkN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7+/gO1traffYOD&#10;9D1paf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0RsbP9seHj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HdnXpoKens4mJie7V1dVe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N&#10;zc1vgYSE9Edtbf4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SW1t/2Z3d/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dpaVwpSUlNyjo6PE8vLyHf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g4OBHhYaG8Vl2dfY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9Ob2//YXV1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QXJx752np7KIiIjvycnJd/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w8PAjkJGR4G19ffM1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1JwcP9cdHT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2uOjsuXmZnUm5ub0ezs7Cn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6+voKpaamvXqCgvI6aGj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VnJy/1dyc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1ubfKX&#10;pqaxiYmJ7sHBwYj+/v4D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v7+/i4CDg/RCbGv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9fdXX/UHBw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9mi4vPmpyc&#10;zpWVldrn5+c1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2dnZV4OFhfJTcnL4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2d3d/9HbW3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7bWzzlqWlsoiIiO+9&#10;vb2Q/Pz8Bf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6+vrLoyOjuZofHvzNG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cHp6/0Bqa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Y4qJ0ZudncyVlZXc5ubm&#10;O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9/f3D6Gjo8N5goLy&#10;Omho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5fn3/OWho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PG5t8pWlpbKJiYnuu7u7lPv7+wb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L+/&#10;v4yBg4P0Q2xr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NWZm/3x/f/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2iMjM2anJzOlJSU3OXl5Tr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Nra2lOEhYXyVnR09j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9Aamr/cXp6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9wb/GYpqayiIiI776+vo78/PwF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O3t7SiQkpLfb39/8jZnZ/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0tubv9kdn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9ukJDHmZqa05mZmdbo6eg0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r6+gqrq6uyfYOD8j1paf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VnJy/1hzc/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9EdHPsnKams4iIiO/Dw8OF/v7+A/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Ly8t0goOD9E1wcPo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9hdXX/Tm9v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+fJmZvpOUlNyfn5/L7e3tK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l5eU7iIqK7GV7evM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297ev9B&#10;bGv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Tnx845+lpbiJiYnuzc3Nb/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29vYUnp+fyXmCgvE6aGj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0Zmb/fH9/&#10;/zV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N2pp+IqhobWPj4/lqampt/T09Br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+/v4BwcHBiYGDg/RI&#10;bm79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0Fqav9x&#10;enr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2CIh9OdoKDFjo6O6Nra2lT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39/f&#10;SIeIiO5ienn0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T29v&#10;/2B1df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0Bx&#10;cO+YpqayiIiI77i4uJr6+voL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9PT0GZydnc14goLxOmho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9d&#10;dHT/UnBw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55lpXA&#10;lZaW2ZqamtPn5+c1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v7+Ab6+vo2BhITzSG5u/T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297ev9DbGv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9Tf3/fn6WluomJ&#10;ie7Jycl3/v7+Af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N/f30mHiIjuZHt68jR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2&#10;Z2f/e39//zR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7bWzzkqOjtIqKiuytra2x&#10;9PT0G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X19RefoKDHe4OD8Txpaf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0dtbf9reHj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cZSTxZmamtGUlJTc4ODgRf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FxcV/goSE9E5xcfk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WHNz/1dyc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UX194J6lpbiIiIjvxMTEgvz8/AT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l5eU7io2M6Wx/f/E2Z2f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reHj/RWxs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PW5t8pKjo7SLi4vrq6urtPLy8h3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5+fkOq6urs4CE&#10;hPJBbGv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Nmdn/3t/f/81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nmWlcGXmZnVlZWV2+Dg4Ef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09PTZISFhfJceHf0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JbW3/anh4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1qCgtmfpaW8iIiI7sjIyHn+/v4D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PDwI5eZmdV4goLxOmho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150dP9UcXH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0R0c+yYpaW0iIiI77Ozs6b19fUX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v7+A76+vo2ChITzTnBw+D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dX18/z5qa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hravaIoJ+3kJGR45+fn8vn5+c1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OTk5D6LjIzocICA8DdnZ/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1paf91e3v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9yk5LGnJ6eyo+Pj+XW1tZc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r6+guwsLCqgYSE8kVsbP0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VnFx/110dP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9b&#10;g4PYnqSkvYiIiO/Dw8OF+/v7C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a2tpUhoeH72V8e/E1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ve3r/RGxs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9KeHfnmqWl&#10;tYiIiO+zs7Ol9PT0G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19fUXpKWlv36EhPFB&#10;amr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O2pp/3h+ff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+b27xj6KitY+Pj+Wk&#10;pKTC6urqL/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0NDQ&#10;aYSFhfJie3ryNG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UcXH/XnV1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4amn2hZycu5SVlduXl5fY3d3d&#10;T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Hp6fn8l9hITwP2pq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215ef9GbGz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+dJWUxJudnc2Pj4/l0NDQaP7+/gH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MvLy3OEhYXzXnp58j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9aWn/eHx8/zR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aIyMzZ2iosKJiYntxMTEgvv7+wj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O/v7ySdnp7MfYSE8D9qa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1hycv9bc3P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XIWE156kpLyHh4fxu7u7lvf39x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Ly8tzhIWF8mF6efI0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dn18/0Bqa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U35+35ylpbeHh4fxs7OzpvLy8hv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w8PAgn6Cgx36FhfBAamr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0RsbP9wenr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TXp65JikpLeIiIjvrKyss+3t7Sj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zs7ObYWGhvFmfX3x&#10;NW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YHV1/1Nxcf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R3d26JakpLaKiorspqamvejp6DL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9PT0Gaan&#10;p7yBhYXxRm1t/T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dnZ/95fn3/OWdn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R3Z16ZSjo7aMjIzoo6OjxeXl5Tz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NbW1lqHiIjub4CA7zdnZ/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U3Fx/2J2d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RHV065Oj&#10;o7eMjIzon5+fyeHh4UP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f39w+wsLCpgoWF8lFzcvY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zfHv/Q2xr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RHV065Kjo7aMjIzo&#10;n5+fyuDg4EX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h4eFDkZGR4HmEhO48aWn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Rmxs/3B6e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SHd26JSjo7eMjIzpn5+fyuDg&#10;4Ef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8/PwFwcHBiIOEhPRfennyNG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ld3f/T29v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S3l55Zajo7iKiorsoqKhxuHh4UT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7e3tJp+fn8mAhobvRm1t+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PGlp/3h8fP81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Un5+4Jijo7mKiorspKSkweTk5D3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NTU1GGIiYnsc4KC&#10;7jloaP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edHT/V3Jy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WoKC2ZukpLuIiIjwqampt+fn5zX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n5+Q63&#10;t7ecg4SE9Fp4d/M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OWho/3p+ff85aGj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Z4uLz5yjo76Hh4fxr6+vrOzs7Cr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o6egympub0X+Ghu5EbW37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YcnL/XXR0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1aGj6dZSTxp2goMWHh4fxt7e3nfHx8R7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0dHRZoiJie50g4PsOmho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Nmdn/3h+ff88aWn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7&#10;bWzzgZqavpqcnM2KiorswcHBivf39xL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+fn5Dri4uJmDhIT0X3t68TR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Ozs7CugoqLGgoWF8U5xcfY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a2tpUj5CQ5HyGhuw/amr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8/PwFxcXFfoWG&#10;hvJvgoLsOWdn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Nmdn/3h8fP8+aWn/M2Zm/zNmZv8zZmb/M2Zm/zNmZv8zZmb/M2Zm/zNm&#10;Zv8zZmb/M2Zm/zNmZv8zZmb/M2Zm/zNmZv8zZmb/M2Zm/zNmZv8zZmb/M2Zm/zNmZv8zZmb/M2Zm&#10;/zNmZv8zZmb/M2Zm/zNmZv8zZmb/M2Zm/zNmZv8zZmb/M2Zm/zNmZv8zZmb/M2Zm/zNmZv8zZmb/&#10;M2Zm/zNmZv8zZmb/M2Zm/zNmZv8zZmb/M2Zm/0BxcO+GnJy+mpub0IqKiuy9vb2R9PT0Gv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9fX1FbS0tKKDhIT0YXx88DV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WcXH/YnZ2/zNmZv8zZmb/M2Zm/zNmZv8zZmb/M2Zm/zNmZv8zZmb/&#10;M2Zm/zNmZv8zZmb/M2Zm/zNmZv8zZmb/M2Zm/zNmZv8zZmb/M2Zm/zNmZv8zZmb/M2Zm/zNmZv8z&#10;Zmb/M2Zm/zNmZv8zZmb/M2Zm/zNmZv8zZmb/M2Zm/zNmZv8zZmb/M2Zm/zNmZv8zZmb/M2Zm/zNm&#10;Zv8zZmb/M2Zm/zNmZv8zZmb/M2Zm/1eAgNyWo6O6jIyM6JmZmdbPz89s+/v7C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Ovr6yykpKTBgoWF8VR1dPQ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N2dn/3h8fP89aWn/M2Zm/zNmZv8zZmb/M2Zm/zNmZv8zZmb/M2Zm/zNm&#10;Zv8zZmb/M2Zm/zNmZv8zZmb/M2Zm/zNmZv8zZmb/M2Zm/zNmZv8zZmb/M2Zm/zNmZv8zZmb/M2Zm&#10;/zNmZv8zZmb/M2Zm/zNmZv8zZmb/M2Zm/zNmZv8zZmb/M2Zm/zNmZv8zZmb/M2Zm/zNmZv8zZmb/&#10;M2Zm/zNmZv8zZmb/OGtq9neVlMWboKDEh4eH8aurq7Ti4uJ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f399JlJWV2oCHh+1IcG/5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ac3P/XnV1/zNmZv8zZmb/M2Zm/zNmZv8zZmb/M2Zm/zNmZv8zZmb/&#10;M2Zm/zNmZv8zZmb/M2Zm/zNmZv8zZmb/M2Zm/zNmZv8zZmb/M2Zm/zNmZv8zZmb/M2Zm/zNmZv8z&#10;Zmb/M2Zm/zNmZv8zZmb/M2Zm/zNmZv8zZmb/M2Zm/zNmZv8zZmb/M2Zm/zNmZv8zZmb/M2Zm/zNm&#10;Zv8zZmb/Tnp65Y6gn7qUlJTcj4+P5sHBwYn09PQZ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+/v4B0dHRZYuMjOl9hobqQGxr/j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O2pp/3l+ff86aGj/M2Zm/zNmZv8zZmb/M2Zm/zNmZv8zZmb/M2Zm/zNm&#10;Zv8zZmb/M2Zm/zNmZv8zZmb/M2Zm/zNmZv8zZmb/M2Zm/zNmZv8zZmb/M2Zm/zNmZv8zZmb/M2Zm&#10;/zNmZv8zZmb/M2Zm/zNmZv8zZmb/M2Zm/zNmZv8zZmb/M2Zm/zNmZv8zZmb/M2Zm/zNmZv83amn4&#10;cpOSx5uiosGHh4fxpKSkwdnZ2Vf+/v4B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Pz8BcfHx32Gh4fwd4WF6Ttqaf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idnb/VnJy/zNmZv8zZmb/M2Zm/zNmZv8zZmb/M2Zm/zNmZv8zZmb/&#10;M2Zm/zNmZv8zZmb/M2Zm/zNmZv8zZmb/M2Zm/zNmZv8zZmb/M2Zm/zNmZv8zZmb/M2Zm/zNmZv8z&#10;Zmb/M2Zm/zNmZv8zZmb/M2Zm/zNmZv8zZmb/M2Zm/zNmZv8zZmb/M2Zm/zNmZv9QfX3hjqCfvJaW&#10;ltiLi4vpvLy8kvDw8CL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f39w+9vb2RhIWF&#10;83KDg+o6aGj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QWxr/3d9fP82Z2f/M2Zm/zNmZv8zZmb/M2Zm/zNmZv8zZmb/M2Zm/zNm&#10;Zv8zZmb/M2Zm/zNmZv8zZmb/M2Zm/zNmZv8zZmb/M2Zm/zNmZv8zZmb/M2Zm/zNmZv8zZmb/M2Zm&#10;/zNmZv8zZmb/M2Zm/zNmZv8zZmb/M2Zm/zNmZv8zZmb/M2Zm/zptbPR7lpXDm6CgxYaGhvKlpaW/&#10;19fXWf7+/gP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0&#10;9PQYtra2n4OEhPRrgYHsOGdn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9reHj/T29v/zNmZv8zZmb/M2Zm/zNmZv8zZmb/M2Zm/zNmZv8zZmb/&#10;M2Zm/zNmZv8zZmb/M2Zm/zNmZv8zZmb/M2Zm/zNmZv8zZmb/M2Zm/zNmZv8zZmb/M2Zm/zNmZv8z&#10;Zmb/M2Zm/zNmZv8zZmb/M2Zm/zNmZv8zZmb/M2Zm/mKJiNSVoaC+j4+P5ZKSkt/CwsKH8vLyG/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PDwILCwsKqDhIT0aYCA7DdnZ/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S25u/3B6ev8zZmb/M2Zm/zNmZv8zZmb/M2Zm/zNmZv8zZmb/M2Zm/zNm&#10;Zv8zZmb/M2Zm/zNmZv8zZmb/M2Zm/zNmZv8zZmb/M2Zm/zNmZv8zZmb/M2Zm/zNmZv8zZmb/M2Zm&#10;/zNmZv8zZmb/M2Zm/zNmZv8zZmb/Tnp65Iudnb6am5vPh4eH8bCwsKrh4eFD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O3t7Satra2wg4SE9Gd/f+02Z2f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ZnZ/92fXz/Q2xr/zNmZv8zZmb/M2Zm/zNmZv8zZmb/M2Zm/zNmZv8zZmb/&#10;M2Zm/zNmZv8zZmb/M2Zm/zNmZv8zZmb/M2Zm/zNmZv8zZmb/M2Zm/zNmZv8zZmb/M2Zm/zNmZv8z&#10;Zmb/M2Zm/zNmZv9BcnHvf5iYwpqenseFhYXyo6OjxNHR0Wb7+/sJ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s7Owqq6urtISFhfJogIDsN2dn/zNmZv8zZmb/&#10;M2Zm/zNmZv8zZmb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WXNz/2F1df8zZmb/M2Zm/zNmZv8zZmb/M2Zm/zNmZv8zZmb/M2Zm/zNm&#10;Zv8zZmb/M2Zm/zNmZv8zZmb/M2Zm/zNmZv8zZmb/M2Zm/zNmZv8zZmb/M2Zm/zNmZv8zZmb/M2Zm&#10;/zttbPN3kpLHmKGgwomJie6ZmZnVxcXFf/T09Bn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6+vrLK2trbKDhIT0aoCA7Ddn&#10;Z/8zZmb/M2Zm/zNmZv8zZmb/M2Zm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z1paf95fn3/Omho/zNmZv8zZmb/M2Zm/zNmZv8zZmb/M2Zm/zNmZv8zZmb/&#10;M2Zm/zNmZv8zZmb/M2Zm/zNmZv8zZmb/M2Zm/zNmZv8zZmb/M2Zm/zNmZv8zZmb/OWxr9XGRkcqX&#10;oaDAjo6O6JKSkuG9vb2Q7OzsK/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Ozs7Cmurq6v&#10;hIWF82+Dg+k6aGj/M2Zm/zNmZv8zZmb/M2Zm/zNmZv8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zZmb/Z3d3/1JwcP8zZmb/M2Zm/zNmZv8zZmb/M2Zm/zNmZv8zZmb/M2Zm/zNm&#10;Zv8zZmb/M2Zm/zNmZv8zZmb/M2Zm/zNmZv8zZmb/M2Zm/zNmZv86bGv0cZCQy5ahoMCPkJDkj4+P&#10;5bi4uJnn5+c2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v7+8ks7OzpYSEhPR0hYXoOmho/zNmZv8zZmb/M2Zm/zNmZv8zZmb/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0xubv9xenr/NGZm/zNmZv8zZmb/M2Zm/zNmZv8zZmb/M2Zm/zNmZv8zZmb/&#10;M2Zm/zNmZv8zZmb/M2Zm/zNmZv8zZmb/M2Zm/z1vbvJ2kpLIlp+fwo+Pj+aPj4/lt7e3m+Tk5D3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9PT0Gri4uJqFhobyeoeH50FsbPszZmb/M2Zm/zNmZv8zZmb/M2Zm/zN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84Z2f/eHx8/0Fsa/8zZmb/M2Zm/zNmZv8zZmb/M2Zm/zNmZv8zZmb/M2Zm/zNm&#10;Zv8zZmb/M2Zm/zNmZv8zZmb/RnV06n6Xl8WYn5/EiYmJ7pSUlN27u7uU5ubmO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f39xDBwcGJiIiI7n+JiehKcXD2M2Zm/zNmZv8zZmb/M2Zm&#10;/zNmZv8zZmb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M2Zm/2F1df9bc3P/M2Zm/zNmZv8zZmb/M2Zm/zNmZv8zZmb/M2Zm/zNmZv8zZmb/&#10;M2Zm/zNmZv5ZgYHbiZycwZqdncuFhYXynJyc0cLCwobs7Owr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7+/sIysrKdZCRkeKDiIjsWHh38TRmZv8z&#10;Zmb/M2Zm/zNmZv8zZmb/M2Zm/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GbGz/dXt7/zZmZv8zZmb/M2Zm/zNmZv8zZmb/M2Zm/zNmZv8zZmb/Pm9u8XKQ&#10;kMyUn5/BlZaW2YaGhvKnp6e8zc3Nb/T09Bn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NfX11idnZ3OhIaG&#10;8WiBgek4Z2f/M2Zm/zNmZv8zZmb/M2Zm/zNmZv8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NmZm/3V9fP9GbGz/M2Zm/zNmZv8zZmb/M2Zm/zVnZ/tcg4PZiZubwpidncuIiIjv&#10;k5OT3ra2tp7c3NxO/Pz8Bf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5ubmN7CwsKqEhYXzf4uK5U5zcvQzZmb/&#10;M2Zm/zNmZv8zZmb/M2Zm/zNmZv8zZmb/M2Zm/zNmZv8zZmb/M2Zm/zNmZv8zZmb/M2Zm/zNmZv8z&#10;Zmb/M2Zm/zNmZv8zZmb/M2Zm/zNmZv8zZmb/M2Zm/zNmZv8zZmb/M2Zm/zNmZv8zZmb/M2Zm/zNm&#10;Zv8zZmb/M2Zm/zNmZv8zZmb/M2Zm/zNmZv8zZmb/M2Zm/zNmZv8zZmb/M2Zm/zNmZv8zZmb/M2Zm&#10;/zNmZv82aGj9j5KS3KioqLn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f39w/IyMh5lZWV24WH&#10;h+9vhITmOmho/zNmZv8zZmb/M2Zm/zNmZv8zZmb/M2Zm/zNmZv8zZmb/M2Zm/zNmZv8zZmb/M2Zm&#10;/zNmZv8zZmb/M2Zm/zNmZv8zZmb/M2Zm/zNmZv8zZmb/M2Zm/zNmZv8zZmb/M2Zm/zNmZv8zZmb/&#10;M2Zm/zNmZv8zZmb/M2Zm/zNmZv8zZmb/M2Zm/zNmZv8zZmb/M2Zm/zNmZv8zZmb/M2Zm/zNmZv8z&#10;Zmb/M2Zm/5KkpLKQkJDk+vr6C/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5OTkPbCwsKmFhobyg4yL5Fh5eO80Zmb/M2Zm/zNmZv8zZmb/M2Zm/zNmZv8zZmb/M2Zm/zNmZv8z&#10;Zmb/M2Zm/zNmZv8zZmb/M2Zm/zNmZv8zZmb/M2Zm/zNmZv8zZmb/M2Zm/zNmZv8zZmb/M2Zm/zNm&#10;Zv8zZmb/M2Zm/zNmZv8zZmb/M2Zm/zNmZv8zZmb/M2Zm/zNmZv8zZmb/M2Zm/zNmZv8zZmb/M2Zm&#10;/zNmZv9jionQioqK7eHh4UT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r6+gvPz89snZ2dzYSFhfN6ioniSHBv9jNmZv8zZmb/M2Zm/zNmZv8zZmb/M2Zm&#10;/zNmZv8zZmb/M2Zm/zNmZv8zZmb/M2Zm/zNmZv8zZmb/M2Zm/zNmZv8zZmb/M2Zm/zNmZv8zZmb/&#10;M2Zm/zNmZv8zZmb/M2Zm/zNmZv8zZmb/M2Zm/zNmZv8zZmb/M2Zm/zNmZv8zZmb/M2Zm/zNmZv8z&#10;Zmb/QnJx7pmamtK9vb2R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7+/vJb6+vo2PkJDkhYiI7XGGhuQ+bGv7M2Zm/zNmZv8z&#10;Zmb/M2Zm/zNmZv8zZmb/M2Zm/zNmZv8zZmb/M2Zm/zNmZv8zZmb/M2Zm/zNmZv8zZmb/M2Zm/zNm&#10;Zv8zZmb/M2Zm/zNmZv8zZmb/M2Zm/zNmZv8zZmb/M2Zm/zNmZv8zZmb/M2Zm/zNmZv8zZmb/M2Zm&#10;/zNmZv6fqaiynJyc0P7+/gP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i4uJBtLS0pIiIiO+GjIvoa4OD&#10;5Ttqaf4zZmb/M2Zm/zNmZv8zZmb/M2Zm/zNmZv8zZmb/M2Zm/zNmZv8zZmb/M2Zm/zNmZv8zZmb/&#10;M2Zm/zNmZv8zZmb/M2Zm/zNmZv8zZmb/M2Zm/zNmZv8zZmb/M2Zm/zNmZv8zZmb/M2Zm/zNmZv8z&#10;Zmb/hZ6dt4iIiO7w8PAi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Pz8BNra2lOu&#10;rq6vhoaG8oaMi+ZrhITkO2pp/jNmZv8zZmb/M2Zm/zNmZv8zZmb/M2Zm/zNmZv8zZmb/M2Zm/zNm&#10;Zv8zZmb/M2Zm/zNmZv8zZmb/M2Zm/zNmZv8zZmb/M2Zm/zNmZv8zZmb/M2Zm/zNmZv8zZmb/M2Zm&#10;/1iBgdqMjIzo1tbWX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7+/sG19fXWa2trbCGhobyh4yL5nKHh+JCbGz5M2Zm/zNmZv8zZmb/M2Zm/zNmZv8zZmb/&#10;M2Zm/zNmZv8zZmb/M2Zm/zNmZv8zZmb/M2Zm/zNmZv8zZmb/M2Zm/zNmZv8zZmb/M2Zm/zNmZv89&#10;bm3ynZ+fyLS0tKT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z8/ATb29tQs7OzpoqLi+uHiYnse4yM31F2dfA0Zmb/M2Zm/zNm&#10;Zv8zZmb/M2Zm/zNmZv8zZmb/M2Zm/zNmZv8zZmb/M2Zm/zNmZv8zZmb/M2Zm/zNmZv8zZmb/M2Zm&#10;/p+qqq6WlpbZ+/v7C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OXl5Tu9vb2RmZmZ1oSEhPSFjo7g&#10;aoSE4z5qavozZmb/M2Zm/zNmZv8zZmb/M2Zm/zNmZv8zZmb/M2Zm/zNmZv8zZmb/M2Zm/zNmZv+H&#10;oJ+1iIiI7u3t7Sj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9PT0Gc/P&#10;z2yrq6u0iIiI74eKiuuBj4/cYoCA5jpqaf0zZmb/M2Zm/zNmZv8zZmb/M2Zm/zNmZv8zZmb/YomI&#10;0YqKiuzZ2dlX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5+fnNsTExIKlpaXAhoaG8oiKiuqEkJDba4WF4URvbvUzZmb/M2Zm/0R1dOuX&#10;mZnVvLy8kv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+/v4B5ubmN8jIyHupqam2kJCQ5YSFhfSJj4/hgICA&#10;/4CAgP/Q1dVW+/v7Cf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1" o:spid="_x0000_s1027" type="#_x0000_t75" style="position:absolute;left:1072055;top:315310;width:6791960;height:1156716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IL&#10;RlDBAAAA2gAAAA8AAABkcnMvZG93bnJldi54bWxET0trwkAQvhf6H5YpeKubKhSJrmILPvDioxU8&#10;DtkxCWZn0901Sf+9Kwieho/vOZNZZyrRkPOlZQUf/QQEcWZ1ybmC35/F+wiED8gaK8uk4J88zKav&#10;LxNMtW15T80h5CKGsE9RQRFCnUrps4IM+r6tiSN3ts5giNDlUjtsY7ip5CBJPqXBkmNDgTV9F5Rd&#10;Dlej4O+6aoaDZLs8ytOmyRej9stlO6V6b918DCJQF57ih3ut43y4v3K/cnoD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LILRlDBAAAA2gAAAA8AAAAAAAAAAAAAAAAAnAIAAGRy&#10;cy9kb3ducmV2LnhtbFBLBQYAAAAABAAEAPcAAACKAwAAAAA=&#10;">
                  <v:fill opacity=".25"/>
                  <v:imagedata r:id="rId13" o:title=""/>
                  <v:path arrowok="t"/>
                </v:shape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feld 2" o:spid="_x0000_s1028" type="#_x0000_t202" style="position:absolute;top:8623230;width:5034280;height:235077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MIJgTwgAA&#10;ANoAAAAPAAAAZHJzL2Rvd25yZXYueG1sRI9Bi8IwFITvwv6H8Ba8yDbdIiLVVGSpoBdB62GPj+bZ&#10;FpuX0kSt/nqzsOBxmPlmmOVqMK24Ue8aywq+oxgEcWl1w5WCU7H5moNwHllja5kUPMjBKvsYLTHV&#10;9s4Huh19JUIJuxQV1N53qZSurMmgi2xHHLyz7Q36IPtK6h7vody0MonjmTTYcFiosaOfmsrL8WoU&#10;JPvimWwn3e8s3yS4G3JrcjtVavw5rBcgPA3+Hf6ntzpw8Hcl3ACZvQ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wgmBPCAAAA2gAAAA8AAAAAAAAAAAAAAAAAlwIAAGRycy9kb3du&#10;cmV2LnhtbFBLBQYAAAAABAAEAPUAAACGAwAAAAA=&#10;" filled="f" strokecolor="#327a86 [3204]" strokeweight="2pt">
                  <v:textbox style="mso-fit-shape-to-text:t">
                    <w:txbxContent>
                      <w:p w14:paraId="33E05259" w14:textId="382A504A" w:rsidR="0010642F" w:rsidRPr="002A0385" w:rsidRDefault="0010642F" w:rsidP="0010642F">
                        <w:pPr>
                          <w:pStyle w:val="3berschrift"/>
                        </w:pPr>
                        <w:r w:rsidRPr="002A0385">
                          <w:t xml:space="preserve">Aufgabe </w:t>
                        </w:r>
                        <w:r w:rsidR="009F76D7">
                          <w:t>1</w:t>
                        </w:r>
                        <w:r w:rsidRPr="002A0385">
                          <w:t xml:space="preserve"> – Terme und ihr Aufbau</w:t>
                        </w:r>
                      </w:p>
                      <w:p w14:paraId="3FC3E557" w14:textId="07642550" w:rsidR="0010642F" w:rsidRPr="002A0385" w:rsidRDefault="0010642F" w:rsidP="0010642F">
                        <w:r w:rsidRPr="002A0385">
                          <w:t>Begründen Sie, welche der folgenden Zeichenketten keinen Term darstellt</w:t>
                        </w:r>
                        <w:r w:rsidR="00847FD8">
                          <w:t>.</w:t>
                        </w:r>
                        <w:r w:rsidRPr="002A0385">
                          <w:t xml:space="preserve"> Zerlegen Sie die Zeichenketten, die Sie als Terme identifiziert haben</w:t>
                        </w:r>
                        <w:r w:rsidR="00847FD8">
                          <w:t>,</w:t>
                        </w:r>
                        <w:r w:rsidRPr="002A0385">
                          <w:t xml:space="preserve"> mit einem </w:t>
                        </w:r>
                        <w:proofErr w:type="spellStart"/>
                        <w:r w:rsidRPr="002A0385">
                          <w:t>Termbaum</w:t>
                        </w:r>
                        <w:proofErr w:type="spellEnd"/>
                        <w:r w:rsidRPr="002A0385">
                          <w:t xml:space="preserve"> in ihre Teilterme.</w:t>
                        </w:r>
                      </w:p>
                      <w:p w14:paraId="59421F9C" w14:textId="77777777" w:rsidR="0010642F" w:rsidRPr="002A0385" w:rsidRDefault="0010642F" w:rsidP="0010642F"/>
                      <w:tbl>
                        <w:tblPr>
                          <w:tblStyle w:val="Tabellenraster"/>
                          <w:tblW w:w="0" w:type="auto"/>
                          <w:tblInd w:w="59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2067"/>
                          <w:gridCol w:w="2983"/>
                          <w:gridCol w:w="2168"/>
                        </w:tblGrid>
                        <w:tr w:rsidR="006256AE" w:rsidRPr="002A0385" w14:paraId="685E37BF" w14:textId="77777777" w:rsidTr="0010642F">
                          <w:tc>
                            <w:tcPr>
                              <w:tcW w:w="2076" w:type="dxa"/>
                            </w:tcPr>
                            <w:p w14:paraId="58C377D1" w14:textId="77777777" w:rsidR="0010642F" w:rsidRPr="002A0385" w:rsidRDefault="0010642F" w:rsidP="003D13B5">
                              <w:pPr>
                                <w:jc w:val="center"/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a- 3+ - 7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2999" w:type="dxa"/>
                            </w:tcPr>
                            <w:p w14:paraId="5DD86617" w14:textId="77777777" w:rsidR="0010642F" w:rsidRPr="002A0385" w:rsidRDefault="0010642F" w:rsidP="003D13B5">
                              <w:pPr>
                                <w:jc w:val="center"/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bert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2181" w:type="dxa"/>
                            </w:tcPr>
                            <w:p w14:paraId="51D1600A" w14:textId="77777777" w:rsidR="0010642F" w:rsidRPr="002A0385" w:rsidRDefault="0010642F" w:rsidP="003D13B5">
                              <w:pPr>
                                <w:jc w:val="center"/>
                              </w:pPr>
                              <w:r w:rsidRPr="002A0385">
                                <w:t>1</w:t>
                              </w:r>
                            </w:p>
                          </w:tc>
                        </w:tr>
                        <w:tr w:rsidR="006256AE" w:rsidRPr="002A0385" w14:paraId="698D9B7F" w14:textId="77777777" w:rsidTr="0010642F">
                          <w:trPr>
                            <w:trHeight w:val="232"/>
                          </w:trPr>
                          <w:tc>
                            <w:tcPr>
                              <w:tcW w:w="2076" w:type="dxa"/>
                            </w:tcPr>
                            <w:p w14:paraId="018D8B9C" w14:textId="77777777" w:rsidR="0010642F" w:rsidRPr="002A0385" w:rsidRDefault="0010642F" w:rsidP="003D13B5">
                              <w:pPr>
                                <w:jc w:val="center"/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b(4x+2y)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2999" w:type="dxa"/>
                            </w:tcPr>
                            <w:p w14:paraId="2E317E65" w14:textId="77777777" w:rsidR="0010642F" w:rsidRPr="002A0385" w:rsidRDefault="00263E2E" w:rsidP="003D13B5">
                              <w:pPr>
                                <w:jc w:val="center"/>
                              </w:pPr>
                              <m:oMathPara>
                                <m:oMath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3+(-7</m:t>
                                      </m:r>
                                    </m:e>
                                  </m:d>
                                  <m:r>
                                    <w:rPr>
                                      <w:rFonts w:ascii="Cambria Math" w:hAnsi="Cambria Math"/>
                                    </w:rPr>
                                    <m:t>)=a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2181" w:type="dxa"/>
                            </w:tcPr>
                            <w:p w14:paraId="3BCAAE4D" w14:textId="77777777" w:rsidR="0010642F" w:rsidRPr="002A0385" w:rsidRDefault="0010642F" w:rsidP="003D13B5">
                              <w:pPr>
                                <w:jc w:val="center"/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A+b+c</m:t>
                                  </m:r>
                                </m:oMath>
                              </m:oMathPara>
                            </w:p>
                          </w:tc>
                        </w:tr>
                      </w:tbl>
                      <w:p w14:paraId="78933F49" w14:textId="3179080B" w:rsidR="0010642F" w:rsidRDefault="0010642F" w:rsidP="0010642F"/>
                      <w:p w14:paraId="43EFBFCA" w14:textId="0B36558E" w:rsidR="0010642F" w:rsidRDefault="0010642F" w:rsidP="0010642F">
                        <w:r>
                          <w:t xml:space="preserve">Begründen Sie, dass auch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oMath>
                        <w:r>
                          <w:t xml:space="preserve"> ein Term ist und zeichnen Sie den Termbaum.</w:t>
                        </w:r>
                      </w:p>
                      <w:p w14:paraId="51371E86" w14:textId="19128523" w:rsidR="0010642F" w:rsidRDefault="0010642F">
                        <w:r>
                          <w:t xml:space="preserve">Überlegen Sie, welche Schwierigkeiten </w:t>
                        </w:r>
                        <w:proofErr w:type="spellStart"/>
                        <w:r>
                          <w:t>SuS</w:t>
                        </w:r>
                        <w:proofErr w:type="spellEnd"/>
                        <w:r>
                          <w:t xml:space="preserve"> bei dieser Aufgabe haben könnten. </w:t>
                        </w:r>
                      </w:p>
                    </w:txbxContent>
                  </v:textbox>
                </v:shape>
                <v:shape id="Textfeld 3" o:spid="_x0000_s1029" type="#_x0000_t202" style="position:absolute;left:5486400;top:10279117;width:3815080;height:688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0C/ltwwAA&#10;ANoAAAAPAAAAZHJzL2Rvd25yZXYueG1sRI9Ra8IwFIXfhf2HcIW9yJrOgUrXKGMgiD5N/QGX5ppU&#10;m5uuibXu1y+DgY+Hc853OOVqcI3oqQu1ZwWvWQ6CuPK6ZqPgeFi/LECEiKyx8UwK7hRgtXwalVho&#10;f+Mv6vfRiAThUKACG2NbSBkqSw5D5lvi5J185zAm2RmpO7wluGvkNM9n0mHNacFiS5+Wqsv+6hQ4&#10;sz1dzOS6+e53i/nPbjrw+myVeh4PH+8gIg3xEf5vb7SCN/i7km6AXP4C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0C/ltwwAAANoAAAAPAAAAAAAAAAAAAAAAAJcCAABkcnMvZG93&#10;bnJldi54bWxQSwUGAAAAAAQABAD1AAAAhwMAAAAA&#10;" filled="f" strokecolor="#327a86 [3204]" strokeweight="2pt">
                  <v:textbox>
                    <w:txbxContent>
                      <w:p w14:paraId="162BD7DA" w14:textId="77777777" w:rsidR="009F76D7" w:rsidRPr="002A0385" w:rsidRDefault="009F76D7" w:rsidP="009F76D7">
                        <w:pPr>
                          <w:pStyle w:val="3berschrift"/>
                        </w:pPr>
                        <w:r w:rsidRPr="002A0385">
                          <w:t>Aufgabe 2 - Generalisier</w:t>
                        </w:r>
                        <w:r>
                          <w:t>en</w:t>
                        </w:r>
                      </w:p>
                      <w:p w14:paraId="29CC711C" w14:textId="3243FEEA" w:rsidR="009F76D7" w:rsidRDefault="009F76D7">
                        <w:r w:rsidRPr="002A0385">
                          <w:t xml:space="preserve">Bearbeiten Sie die </w:t>
                        </w:r>
                        <w:r>
                          <w:t>Aufgabe 15 auf Seite 210 in der m</w:t>
                        </w:r>
                        <w:r w:rsidRPr="002A0385">
                          <w:t>athewerkstatt 7</w:t>
                        </w:r>
                        <w:r>
                          <w:t xml:space="preserve"> (Ausgabe NRW)</w:t>
                        </w:r>
                        <w:r w:rsidRPr="002A0385">
                          <w:t>.</w:t>
                        </w:r>
                      </w:p>
                    </w:txbxContent>
                  </v:textbox>
                </v:shape>
                <v:shape id="Textfeld 6" o:spid="_x0000_s1030" type="#_x0000_t202" style="position:absolute;left:5486400;top:6621517;width:3815080;height:342328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fFr1wgAA&#10;ANoAAAAPAAAAZHJzL2Rvd25yZXYueG1sRI9Bi8IwFITvC/6H8AQvi6brwZVqFBEEWU/r+gMezTOp&#10;Ni+1ibX6682C4HGYmW+Y+bJzlWipCaVnBV+jDARx4XXJRsHhbzOcgggRWWPlmRTcKcBy0fuYY679&#10;jX+p3UcjEoRDjgpsjHUuZSgsOQwjXxMn7+gbhzHJxkjd4C3BXSXHWTaRDktOCxZrWlsqzvurU+DM&#10;z/FsPq/bS7ubfj924443J6vUoN+tZiAidfEdfrW3WsEE/q+kGyAXT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KR8WvXCAAAA2gAAAA8AAAAAAAAAAAAAAAAAlwIAAGRycy9kb3du&#10;cmV2LnhtbFBLBQYAAAAABAAEAPUAAACGAwAAAAA=&#10;" filled="f" strokecolor="#327a86 [3204]" strokeweight="2pt">
                  <v:textbox>
                    <w:txbxContent>
                      <w:p w14:paraId="4C00EB55" w14:textId="77777777" w:rsidR="009F76D7" w:rsidRPr="002A0385" w:rsidRDefault="009F76D7" w:rsidP="009F76D7">
                        <w:pPr>
                          <w:pStyle w:val="3berschrift"/>
                        </w:pPr>
                        <w:r w:rsidRPr="002A0385">
                          <w:t>Aufgabe 3 – Umkehrung der Generalisierung</w:t>
                        </w:r>
                      </w:p>
                      <w:p w14:paraId="5A50EA2D" w14:textId="71FAB06E" w:rsidR="009F76D7" w:rsidRPr="002A0385" w:rsidRDefault="009F76D7" w:rsidP="009F76D7">
                        <w:r w:rsidRPr="002A0385">
                          <w:t xml:space="preserve">Der Term 3n + 1 </w:t>
                        </w:r>
                        <w:r>
                          <w:t>beschreibt den unten</w:t>
                        </w:r>
                        <w:r w:rsidRPr="002A0385">
                          <w:t xml:space="preserve"> dargestellten Flächeninhalt. Die Darstellung ist schon generalisiert. Zeichnen Sie passende Einzelfälle (1 Einheit = 1cm) für die Fälle n = 1, n = 2, n =3. </w:t>
                        </w:r>
                      </w:p>
                      <w:p w14:paraId="150EF06D" w14:textId="394F6D5D" w:rsidR="009F76D7" w:rsidRDefault="009F76D7">
                        <w:r w:rsidRPr="002A0385">
                          <w:t>Überlegen Sie anschließend, was sich Schülerinnen und Schüler unter dem n in der rechten Zeichnung vorstellen sollten.</w:t>
                        </w:r>
                      </w:p>
                    </w:txbxContent>
                  </v:textbox>
                </v:shape>
                <v:shape id="Bild 11" o:spid="_x0000_s1031" type="#_x0000_t75" style="position:absolute;left:6400800;top:8119242;width:1960245;height:190055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KY&#10;peHCAAAA2wAAAA8AAABkcnMvZG93bnJldi54bWxET99rwjAQfhf8H8IJe9O0Q5xUowxBGIjI2rnn&#10;W3O2Zc2lJrF2++uXwWBv9/H9vPV2MK3oyfnGsoJ0loAgLq1uuFLwVuynSxA+IGtsLZOCL/Kw3YxH&#10;a8y0vfMr9XmoRAxhn6GCOoQuk9KXNRn0M9sRR+5incEQoaukdniP4aaVj0mykAYbjg01drSrqfzM&#10;b0bB/Pz9fjXm+NS502F3rAr70eBcqYfJ8LwCEWgI/+I/94uO81P4/SUeIDc/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DSmKXhwgAAANsAAAAPAAAAAAAAAAAAAAAAAJwCAABk&#10;cnMvZG93bnJldi54bWxQSwUGAAAAAAQABAD3AAAAiwMAAAAA&#10;">
                  <v:imagedata r:id="rId14" o:title="" croptop="12241f" cropbottom="-255f" cropleft="1211f" cropright="-1211f"/>
                  <v:path arrowok="t"/>
                </v:shape>
                <v:shape id="Textfeld 7" o:spid="_x0000_s1032" type="#_x0000_t202" style="position:absolute;top:4445614;width:5029200;height:394208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cVzuLxAAA&#10;ANoAAAAPAAAAZHJzL2Rvd25yZXYueG1sRI9Ba4NAFITvgfyH5RV6CckaKUmwWSUEA+mlUM0hx4f7&#10;qlL3rbhbtf313UKhx2FmvmGO2Ww6MdLgWssKtpsIBHFldcu1glt5WR9AOI+ssbNMCr7IQZYuF0dM&#10;tJ34jcbC1yJA2CWooPG+T6R0VUMG3cb2xMF7t4NBH+RQSz3gFOCmk3EU7aTBlsNCgz2dG6o+ik+j&#10;IH4tv+Prqr/v8kuML3NuTW6flHp8mE/PIDzN/j/8175qBXv4vRJugEx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XFc7i8QAAADaAAAADwAAAAAAAAAAAAAAAACXAgAAZHJzL2Rv&#10;d25yZXYueG1sUEsFBgAAAAAEAAQA9QAAAIgDAAAAAA==&#10;" filled="f" strokecolor="#327a86 [3204]" strokeweight="2pt">
                  <v:textbox style="mso-fit-shape-to-text:t">
                    <w:txbxContent>
                      <w:p w14:paraId="225ABD3F" w14:textId="77777777" w:rsidR="003C797C" w:rsidRPr="002A0385" w:rsidRDefault="003C797C" w:rsidP="003C797C">
                        <w:pPr>
                          <w:pStyle w:val="3berschrift"/>
                        </w:pPr>
                        <w:r w:rsidRPr="002A0385">
                          <w:t>Aufgabe 4 – Gleich und doch nicht gleich</w:t>
                        </w:r>
                      </w:p>
                      <w:p w14:paraId="0E1ADCBA" w14:textId="77777777" w:rsidR="003C797C" w:rsidRPr="002A0385" w:rsidRDefault="003C797C" w:rsidP="003C797C">
                        <w:r w:rsidRPr="002A0385">
                          <w:t>Der Term 3n + 1 beschreibt auch eine Folge von Streichholzmustern. Die Variable n steht hier für die Anzahl der Kästchen, der Term gibt die Anzahl der benötigten Streichhölzer für n Kästchen an.</w:t>
                        </w:r>
                      </w:p>
                      <w:p w14:paraId="0A433F7C" w14:textId="36825EBB" w:rsidR="003C797C" w:rsidRDefault="003C797C" w:rsidP="003C797C">
                        <w:r w:rsidRPr="002A0385">
                          <w:t>Überlegen Sie, worin der Unterschied zum Term 3n + 1 aus Aufgabe 3 besteht. Überlegen Sie, wie Schülerinnen und Schüler argumentieren könnten, um den Unterschied zu erk</w:t>
                        </w:r>
                        <w:r>
                          <w:t>l</w:t>
                        </w:r>
                        <w:r w:rsidRPr="002A0385">
                          <w:t>ären.</w:t>
                        </w:r>
                      </w:p>
                      <w:tbl>
                        <w:tblPr>
                          <w:tblStyle w:val="Tabellenraster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773"/>
                          <w:gridCol w:w="2619"/>
                          <w:gridCol w:w="3415"/>
                        </w:tblGrid>
                        <w:tr w:rsidR="00E613C3" w:rsidRPr="002A0385" w14:paraId="303B85FE" w14:textId="77777777" w:rsidTr="003D13B5">
                          <w:trPr>
                            <w:jc w:val="center"/>
                          </w:trPr>
                          <w:tc>
                            <w:tcPr>
                              <w:tcW w:w="0" w:type="auto"/>
                              <w:vAlign w:val="center"/>
                            </w:tcPr>
                            <w:p w14:paraId="50E71FFC" w14:textId="77777777" w:rsidR="003C797C" w:rsidRPr="002A0385" w:rsidRDefault="003C797C" w:rsidP="003D13B5">
                              <w:pPr>
                                <w:jc w:val="center"/>
                                <w:rPr>
                                  <w:rFonts w:ascii="Calibri" w:hAnsi="Calibri"/>
                                  <w:b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  <w:b/>
                                </w:rPr>
                                <w:t>Kästchenanzahl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4DC2D944" w14:textId="77777777" w:rsidR="003C797C" w:rsidRPr="002A0385" w:rsidRDefault="003C797C" w:rsidP="003D13B5">
                              <w:pPr>
                                <w:jc w:val="center"/>
                                <w:rPr>
                                  <w:rFonts w:ascii="Calibri" w:hAnsi="Calibri"/>
                                  <w:b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  <w:b/>
                                </w:rPr>
                                <w:t>Bild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4715F3EC" w14:textId="77777777" w:rsidR="003C797C" w:rsidRPr="002A0385" w:rsidRDefault="003C797C" w:rsidP="003D13B5">
                              <w:pPr>
                                <w:jc w:val="center"/>
                                <w:rPr>
                                  <w:rFonts w:ascii="Calibri" w:hAnsi="Calibri"/>
                                  <w:b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  <w:b/>
                                </w:rPr>
                                <w:t>Anzahl der benötigten Streichhölzer</w:t>
                              </w:r>
                            </w:p>
                          </w:tc>
                        </w:tr>
                        <w:tr w:rsidR="00E613C3" w:rsidRPr="002A0385" w14:paraId="64E7133D" w14:textId="77777777" w:rsidTr="003D13B5">
                          <w:trPr>
                            <w:jc w:val="center"/>
                          </w:trPr>
                          <w:tc>
                            <w:tcPr>
                              <w:tcW w:w="0" w:type="auto"/>
                              <w:vAlign w:val="center"/>
                            </w:tcPr>
                            <w:p w14:paraId="76903245" w14:textId="77777777" w:rsidR="003C797C" w:rsidRPr="002A0385" w:rsidRDefault="003C797C" w:rsidP="003D13B5">
                              <w:pPr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14E56878" w14:textId="77777777" w:rsidR="003C797C" w:rsidRPr="002A0385" w:rsidRDefault="003C797C" w:rsidP="003D13B5">
                              <w:pPr>
                                <w:rPr>
                                  <w:rFonts w:ascii="Calibri" w:hAnsi="Calibri"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  <w:noProof/>
                                </w:rPr>
                                <w:drawing>
                                  <wp:inline distT="0" distB="0" distL="0" distR="0" wp14:anchorId="02A98451" wp14:editId="3C45B71F">
                                    <wp:extent cx="576000" cy="576000"/>
                                    <wp:effectExtent l="0" t="0" r="8255" b="8255"/>
                                    <wp:docPr id="25" name="Bild 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576000" cy="576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3FE5908C" w14:textId="77777777" w:rsidR="003C797C" w:rsidRPr="002A0385" w:rsidRDefault="003C797C" w:rsidP="003D13B5">
                              <w:pPr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</w:rPr>
                                <w:t>4</w:t>
                              </w:r>
                            </w:p>
                          </w:tc>
                        </w:tr>
                        <w:tr w:rsidR="00E613C3" w:rsidRPr="002A0385" w14:paraId="304944DC" w14:textId="77777777" w:rsidTr="003D13B5">
                          <w:trPr>
                            <w:jc w:val="center"/>
                          </w:trPr>
                          <w:tc>
                            <w:tcPr>
                              <w:tcW w:w="0" w:type="auto"/>
                              <w:vAlign w:val="center"/>
                            </w:tcPr>
                            <w:p w14:paraId="0FD9F6D6" w14:textId="77777777" w:rsidR="003C797C" w:rsidRPr="002A0385" w:rsidRDefault="003C797C" w:rsidP="003D13B5">
                              <w:pPr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37DF23E5" w14:textId="77777777" w:rsidR="003C797C" w:rsidRPr="002A0385" w:rsidRDefault="003C797C" w:rsidP="003D13B5">
                              <w:pPr>
                                <w:rPr>
                                  <w:rFonts w:ascii="Calibri" w:hAnsi="Calibri"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  <w:noProof/>
                                </w:rPr>
                                <w:drawing>
                                  <wp:inline distT="0" distB="0" distL="0" distR="0" wp14:anchorId="598EF3BC" wp14:editId="5C294B1D">
                                    <wp:extent cx="1051200" cy="576000"/>
                                    <wp:effectExtent l="0" t="0" r="0" b="8255"/>
                                    <wp:docPr id="26" name="Bild 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51200" cy="576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0670CBDB" w14:textId="77777777" w:rsidR="003C797C" w:rsidRPr="002A0385" w:rsidRDefault="003C797C" w:rsidP="003D13B5">
                              <w:pPr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</w:rPr>
                                <w:t>7</w:t>
                              </w:r>
                            </w:p>
                          </w:tc>
                        </w:tr>
                        <w:tr w:rsidR="00E613C3" w:rsidRPr="002A0385" w14:paraId="2D0DBA1C" w14:textId="77777777" w:rsidTr="003D13B5">
                          <w:trPr>
                            <w:jc w:val="center"/>
                          </w:trPr>
                          <w:tc>
                            <w:tcPr>
                              <w:tcW w:w="0" w:type="auto"/>
                              <w:vAlign w:val="center"/>
                            </w:tcPr>
                            <w:p w14:paraId="05E37D86" w14:textId="77777777" w:rsidR="003C797C" w:rsidRPr="002A0385" w:rsidRDefault="003C797C" w:rsidP="003D13B5">
                              <w:pPr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035329BE" w14:textId="77777777" w:rsidR="003C797C" w:rsidRPr="002A0385" w:rsidRDefault="003C797C" w:rsidP="003D13B5">
                              <w:pPr>
                                <w:rPr>
                                  <w:rFonts w:ascii="Calibri" w:hAnsi="Calibri"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  <w:noProof/>
                                </w:rPr>
                                <w:drawing>
                                  <wp:inline distT="0" distB="0" distL="0" distR="0" wp14:anchorId="37336CE1" wp14:editId="4AE4C94E">
                                    <wp:extent cx="1526400" cy="576000"/>
                                    <wp:effectExtent l="0" t="0" r="0" b="8255"/>
                                    <wp:docPr id="27" name="Bild 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26400" cy="576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28750A02" w14:textId="77777777" w:rsidR="003C797C" w:rsidRPr="002A0385" w:rsidRDefault="003C797C" w:rsidP="003D13B5">
                              <w:pPr>
                                <w:jc w:val="center"/>
                                <w:rPr>
                                  <w:rFonts w:ascii="Calibri" w:hAnsi="Calibri"/>
                                </w:rPr>
                              </w:pPr>
                              <w:r w:rsidRPr="002A0385">
                                <w:rPr>
                                  <w:rFonts w:ascii="Calibri" w:hAnsi="Calibri"/>
                                </w:rPr>
                                <w:t>10</w:t>
                              </w:r>
                            </w:p>
                          </w:tc>
                        </w:tr>
                      </w:tbl>
                      <w:p w14:paraId="0E9BAA74" w14:textId="77777777" w:rsidR="003C797C" w:rsidRDefault="003C797C"/>
                    </w:txbxContent>
                  </v:textbox>
                </v:shape>
                <v:shape id="Textfeld 9" o:spid="_x0000_s1033" type="#_x0000_t202" style="position:absolute;left:5486400;top:4229279;width:3810000;height:1831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V486HwwAA&#10;ANoAAAAPAAAAZHJzL2Rvd25yZXYueG1sRI/dagIxFITvC75DOEJvimbrRaurUUQQRK/8eYDD5pis&#10;bk7WTVzXPn1TEHo5zMw3zGzRuUq01ITSs4LPYQaCuPC6ZKPgdFwPxiBCRNZYeSYFTwqwmPfeZphr&#10;/+A9tYdoRIJwyFGBjbHOpQyFJYdh6Gvi5J194zAm2RipG3wkuKvkKMu+pMOS04LFmlaWiuvh7hQ4&#10;sz1fzcd9c2t34++f3ajj9cUq9d7vllMQkbr4H361N1rBBP6upBsg57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V486HwwAAANoAAAAPAAAAAAAAAAAAAAAAAJcCAABkcnMvZG93&#10;bnJldi54bWxQSwUGAAAAAAQABAD1AAAAhwMAAAAA&#10;" filled="f" strokecolor="#327a86 [3204]" strokeweight="2pt">
                  <v:textbox>
                    <w:txbxContent>
                      <w:p w14:paraId="1995EAF2" w14:textId="77777777" w:rsidR="00AE5EBB" w:rsidRPr="002A0385" w:rsidRDefault="00AE5EBB" w:rsidP="00AE5EBB">
                        <w:pPr>
                          <w:pStyle w:val="3berschrift"/>
                        </w:pPr>
                        <w:r w:rsidRPr="002A0385">
                          <w:t xml:space="preserve">Aufgabe 5 – Variablenaspekte I </w:t>
                        </w:r>
                      </w:p>
                      <w:p w14:paraId="2762FF9C" w14:textId="74C12196" w:rsidR="00AE5EBB" w:rsidRDefault="00AE5EBB" w:rsidP="00AE5EBB">
                        <w:r w:rsidRPr="00FC461A">
                          <w:t xml:space="preserve">Bitte wählen Sie ein Thema aus und </w:t>
                        </w:r>
                        <w:r w:rsidR="00847FD8">
                          <w:t>a</w:t>
                        </w:r>
                        <w:r>
                          <w:t>nalysieren Sie für Ihr Thema, welche Variablenaspekte in der von Ihnen bearbeiteten Aufgabe primär angesprochen werden.</w:t>
                        </w:r>
                      </w:p>
                      <w:p w14:paraId="1BF4D845" w14:textId="77777777" w:rsidR="00AE5EBB" w:rsidRDefault="00AE5EBB" w:rsidP="00AE5EBB">
                        <w:pPr>
                          <w:pStyle w:val="Listenabsatz"/>
                          <w:numPr>
                            <w:ilvl w:val="0"/>
                            <w:numId w:val="19"/>
                          </w:numPr>
                          <w:spacing w:after="200" w:line="276" w:lineRule="auto"/>
                          <w:ind w:left="348"/>
                        </w:pPr>
                        <w:r w:rsidRPr="00C61118">
                          <w:rPr>
                            <w:b/>
                          </w:rPr>
                          <w:t>Thema I:</w:t>
                        </w:r>
                        <w:r>
                          <w:t xml:space="preserve"> mathewerkstatt 7 (Ausgabe NRW) auf Seite 200 die Aufgaben 4a bis 4c.</w:t>
                        </w:r>
                      </w:p>
                      <w:p w14:paraId="7E16516E" w14:textId="7E328B59" w:rsidR="00AE5EBB" w:rsidRDefault="00AE5EBB" w:rsidP="00AE5EBB">
                        <w:pPr>
                          <w:pStyle w:val="Listenabsatz"/>
                          <w:numPr>
                            <w:ilvl w:val="0"/>
                            <w:numId w:val="19"/>
                          </w:numPr>
                          <w:spacing w:after="200" w:line="276" w:lineRule="auto"/>
                          <w:ind w:left="348"/>
                        </w:pPr>
                        <w:r w:rsidRPr="00C61118">
                          <w:rPr>
                            <w:b/>
                          </w:rPr>
                          <w:t xml:space="preserve">Thema II: </w:t>
                        </w:r>
                        <w:r>
                          <w:t>mathewerkstatt 7 (Ausgabe NRW) auf Seite 201 die Aufgaben 5a bis 5d.</w:t>
                        </w:r>
                      </w:p>
                    </w:txbxContent>
                  </v:textbox>
                </v:shape>
                <v:shape id="Textfeld 14" o:spid="_x0000_s1034" type="#_x0000_t202" style="position:absolute;width:5029200;height:42316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ZmAAtwgAA&#10;ANsAAAAPAAAAZHJzL2Rvd25yZXYueG1sRE/dasIwFL4X9g7hCLuRNZ0Mla5RxkAQvZr6AIfmmFSb&#10;k66Jte7pl8HAu/Px/Z5yNbhG9NSF2rOC1ywHQVx5XbNRcDysXxYgQkTW2HgmBXcKsFo+jUostL/x&#10;F/X7aEQK4VCgAhtjW0gZKksOQ+Zb4sSdfOcwJtgZqTu8pXDXyGmez6TDmlODxZY+LVWX/dUpcGZ7&#10;upjJdfPd7xbzn9104PXZKvU8Hj7eQUQa4kP8797oNP8N/n5JB8jlL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BmYAC3CAAAA2wAAAA8AAAAAAAAAAAAAAAAAlwIAAGRycy9kb3du&#10;cmV2LnhtbFBLBQYAAAAABAAEAPUAAACGAwAAAAA=&#10;" filled="f" strokecolor="#327a86 [3204]" strokeweight="2pt">
                  <v:textbox>
                    <w:txbxContent>
                      <w:p w14:paraId="6BB7008E" w14:textId="77777777" w:rsidR="001B46BC" w:rsidRDefault="001B46BC" w:rsidP="001B46BC">
                        <w:pPr>
                          <w:pStyle w:val="3berschrift"/>
                        </w:pPr>
                        <w:r>
                          <w:t>Aufgabe 6 – Variablenaspekte II</w:t>
                        </w:r>
                      </w:p>
                      <w:p w14:paraId="669D490F" w14:textId="77777777" w:rsidR="001B46BC" w:rsidRDefault="001B46BC" w:rsidP="001B46BC">
                        <w:r>
                          <w:t>Für diese Aufgabe müssen Sie zunächst ein Thema aus Aufgabe 5 bearbeitet haben.</w:t>
                        </w:r>
                      </w:p>
                      <w:p w14:paraId="3B08BFDB" w14:textId="77777777" w:rsidR="001B46BC" w:rsidRDefault="001B46BC" w:rsidP="001B46BC">
                        <w:r>
                          <w:t>Die in Thema I bzw. Thema II vorgestellten Aufgaben sollen ergänzt bzw. verbessert werden.</w:t>
                        </w:r>
                      </w:p>
                      <w:p w14:paraId="59B5149E" w14:textId="4AF0A307" w:rsidR="001B46BC" w:rsidRDefault="001B46BC" w:rsidP="001B46BC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after="200" w:line="276" w:lineRule="auto"/>
                        </w:pPr>
                        <w:r w:rsidRPr="001B46BC">
                          <w:rPr>
                            <w:b/>
                          </w:rPr>
                          <w:t>Thema I:</w:t>
                        </w:r>
                        <w:r>
                          <w:t xml:space="preserve"> Die Aufgabe 4 in der mathewerkstatt 7 auf Seite 200 thematisiert das Einsetzen von Zahlen in Terme. Allerdings liefert die Aufgabe keine Begründung, dass man Variablen durch Zahlen ersetzen darf. Überlegen Sie, wie </w:t>
                        </w:r>
                        <w:proofErr w:type="spellStart"/>
                        <w:r>
                          <w:t>SuS</w:t>
                        </w:r>
                        <w:proofErr w:type="spellEnd"/>
                        <w:r>
                          <w:t xml:space="preserve"> argumentieren könnten, dass man Zahlen für Variablen einsetzen darf. Erläutern Sie, welche Variablenaspekte dafür miteinander in Beziehung gesetzt werden müssen</w:t>
                        </w:r>
                        <w:r w:rsidR="00847FD8">
                          <w:t>.</w:t>
                        </w:r>
                        <w:r>
                          <w:t xml:space="preserve"> Entwickeln Sie eine neue Aufgabe, um eine Begründung zu erarbeiten, dass man Zahlen für Variablen einsetzen darf.</w:t>
                        </w:r>
                      </w:p>
                      <w:p w14:paraId="70D11445" w14:textId="201D6DC4" w:rsidR="001B46BC" w:rsidRDefault="001B46BC" w:rsidP="001B46BC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after="200" w:line="276" w:lineRule="auto"/>
                        </w:pPr>
                        <w:r w:rsidRPr="001B46BC">
                          <w:rPr>
                            <w:b/>
                          </w:rPr>
                          <w:t xml:space="preserve">Thema II: </w:t>
                        </w:r>
                        <w:r w:rsidRPr="00F72B6C">
                          <w:t xml:space="preserve">Formulierung (2) in </w:t>
                        </w:r>
                        <w:r w:rsidRPr="00A93218">
                          <w:t>Teilaufgabe</w:t>
                        </w:r>
                        <w:r>
                          <w:t xml:space="preserve"> 5c in der mathewerkstatt 7 auf Seite 201 ist unglücklich gewählt. Erläutern Sie, welches Problem mit der Formulierung auftritt, wenn man statt der Gleichung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x⋅0,04⋅1,90+2000=4000</m:t>
                          </m:r>
                        </m:oMath>
                        <w:r>
                          <w:t xml:space="preserve"> die Gleichung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=4</m:t>
                          </m:r>
                        </m:oMath>
                        <w:r>
                          <w:t xml:space="preserve"> oder die Gleichung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=-4</m:t>
                          </m:r>
                        </m:oMath>
                        <w:r>
                          <w:t xml:space="preserve"> benutzt. Schlagen Sie eine verbesserte Formulierung vor. </w:t>
                        </w:r>
                      </w:p>
                    </w:txbxContent>
                  </v:textbox>
                </v:shape>
                <v:shape id="Textfeld 15" o:spid="_x0000_s1035" type="#_x0000_t202" style="position:absolute;left:5486400;top:1245475;width:3815080;height:2746086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21KW2wgAA&#10;ANsAAAAPAAAAZHJzL2Rvd25yZXYueG1sRE/dasIwFL4X9g7hCLuRNZ0wla5RxkAQvZr6AIfmmFSb&#10;k66Jte7pl8HAu/Px/Z5yNbhG9NSF2rOC1ywHQVx5XbNRcDysXxYgQkTW2HgmBXcKsFo+jUostL/x&#10;F/X7aEQK4VCgAhtjW0gZKksOQ+Zb4sSdfOcwJtgZqTu8pXDXyGmez6TDmlODxZY+LVWX/dUpcGZ7&#10;upjJdfPd7xbzn9104PXZKvU8Hj7eQUQa4kP8797oNP8N/n5JB8jlL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HbUpbbCAAAA2wAAAA8AAAAAAAAAAAAAAAAAlwIAAGRycy9kb3du&#10;cmV2LnhtbFBLBQYAAAAABAAEAPUAAACGAwAAAAA=&#10;" filled="f" strokecolor="#327a86 [3204]" strokeweight="2pt">
                  <v:textbox>
                    <w:txbxContent>
                      <w:p w14:paraId="67CA96CE" w14:textId="77777777" w:rsidR="00624560" w:rsidRDefault="00624560" w:rsidP="00624560">
                        <w:pPr>
                          <w:pStyle w:val="3berschrift"/>
                        </w:pPr>
                        <w:r>
                          <w:t>Aufgabe</w:t>
                        </w:r>
                        <w:r w:rsidRPr="00C616B2">
                          <w:t xml:space="preserve"> </w:t>
                        </w:r>
                        <w:r>
                          <w:t>7</w:t>
                        </w:r>
                        <w:r w:rsidRPr="00C616B2">
                          <w:t xml:space="preserve"> </w:t>
                        </w:r>
                        <w:r>
                          <w:t>–</w:t>
                        </w:r>
                        <w:r w:rsidRPr="00C616B2">
                          <w:t xml:space="preserve"> </w:t>
                        </w:r>
                        <w:r>
                          <w:t>Aktivitäten im Umgang mit Termen</w:t>
                        </w:r>
                      </w:p>
                      <w:p w14:paraId="62084728" w14:textId="2AE93C0B" w:rsidR="00624560" w:rsidRDefault="00624560" w:rsidP="00624560">
                        <w:pPr>
                          <w:pStyle w:val="Listenabsatz"/>
                          <w:numPr>
                            <w:ilvl w:val="0"/>
                            <w:numId w:val="16"/>
                          </w:numPr>
                          <w:spacing w:after="200" w:line="276" w:lineRule="auto"/>
                          <w:ind w:left="360"/>
                        </w:pPr>
                        <w:r w:rsidRPr="00390DB5">
                          <w:t>A</w:t>
                        </w:r>
                        <w:r>
                          <w:t>naly</w:t>
                        </w:r>
                        <w:r w:rsidR="00847FD8">
                          <w:t>sieren Sie auf den Seiten 200 bis 201 des Buches</w:t>
                        </w:r>
                        <w:r>
                          <w:t xml:space="preserve"> mathewerkstatt 7 (Ausgabe NRW) die Aufgabe 3 und 5 dahingehend, welche wichtigen Aktivitäten nach Malle mit Termen in diesen Aufgaben angesprochen werden.</w:t>
                        </w:r>
                      </w:p>
                      <w:p w14:paraId="729EC011" w14:textId="66875586" w:rsidR="00624560" w:rsidRPr="000B2B3D" w:rsidRDefault="00624560" w:rsidP="00624560">
                        <w:pPr>
                          <w:pStyle w:val="Listenabsatz"/>
                          <w:numPr>
                            <w:ilvl w:val="0"/>
                            <w:numId w:val="16"/>
                          </w:numPr>
                          <w:spacing w:after="200" w:line="276" w:lineRule="auto"/>
                          <w:ind w:left="360"/>
                        </w:pPr>
                        <w:r>
                          <w:t>Inwiefern spielt die Vorstellung, dass Variablenterme generalisieren</w:t>
                        </w:r>
                        <w:r w:rsidR="00847FD8">
                          <w:t>, in diesen Aufgaben eine Rolle?</w:t>
                        </w:r>
                      </w:p>
                      <w:p w14:paraId="4F3B33A7" w14:textId="6FD4BDBA" w:rsidR="00624560" w:rsidRDefault="00624560" w:rsidP="00624560">
                        <w:pPr>
                          <w:pStyle w:val="Listenabsatz"/>
                          <w:numPr>
                            <w:ilvl w:val="0"/>
                            <w:numId w:val="16"/>
                          </w:numPr>
                          <w:spacing w:after="200" w:line="276" w:lineRule="auto"/>
                          <w:ind w:left="360"/>
                        </w:pPr>
                        <w:r>
                          <w:t xml:space="preserve">Ergänzen Sie eigene Beispielaufgaben, sodass Sie zu jeder Aktivität mindestens ein Beispiel haben. Suchen Sie in Neue Wege 7, mathewerkstatt oder in </w:t>
                        </w:r>
                        <w:r w:rsidR="00847FD8">
                          <w:t>I</w:t>
                        </w:r>
                        <w:r>
                          <w:t>hrem eigenen Schulbuch.</w:t>
                        </w:r>
                      </w:p>
                      <w:p w14:paraId="7984F97E" w14:textId="77777777" w:rsidR="00624560" w:rsidRDefault="00624560" w:rsidP="00624560"/>
                    </w:txbxContent>
                  </v:textbox>
                </v:shape>
                <v:shape id="Textfeld 16" o:spid="_x0000_s1036" type="#_x0000_t202" style="position:absolute;left:5502165;width:3799205;height:10744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BjvBwAAA&#10;ANsAAAAPAAAAZHJzL2Rvd25yZXYueG1sRE/NisIwEL4v+A5hBC+LpuvBlWoUEQRZT+v6AEMzJtVm&#10;UptYq09vFgRv8/H9znzZuUq01ITSs4KvUQaCuPC6ZKPg8LcZTkGEiKyx8kwK7hRgueh9zDHX/sa/&#10;1O6jESmEQ44KbIx1LmUoLDkMI18TJ+7oG4cxwcZI3eAthbtKjrNsIh2WnBos1rS2VJz3V6fAmZ/j&#10;2Xxet5d2N/1+7MYdb05WqUG/W81AROriW/xyb3WaP4H/X9IBcvEE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GBjvBwAAAANsAAAAPAAAAAAAAAAAAAAAAAJcCAABkcnMvZG93bnJl&#10;di54bWxQSwUGAAAAAAQABAD1AAAAhAMAAAAA&#10;" filled="f" strokecolor="#327a86 [3204]" strokeweight="2pt">
                  <v:textbox>
                    <w:txbxContent>
                      <w:p w14:paraId="1128F4CE" w14:textId="77777777" w:rsidR="00624560" w:rsidRDefault="00624560" w:rsidP="00624560">
                        <w:pPr>
                          <w:pStyle w:val="3berschrift"/>
                        </w:pPr>
                        <w:r>
                          <w:t>Aufgabe 8 – Variablenaspekte III</w:t>
                        </w:r>
                      </w:p>
                      <w:p w14:paraId="1E0EC73E" w14:textId="097D4409" w:rsidR="00624560" w:rsidRDefault="00624560">
                        <w:r>
                          <w:t>Bearbeiten Sie in Neue Wege 7 (Ausgabe NRW) auf Seite 182 die Aufgabe 32. Erläutern Sie, warum die Lösung von Corinna gegenüber der Lösung von Yvonne unvollständig ist.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</w:p>
    <w:sectPr w:rsidR="002A0385" w:rsidRPr="003C578D" w:rsidSect="00153B5A">
      <w:headerReference w:type="default" r:id="rId15"/>
      <w:footerReference w:type="even" r:id="rId16"/>
      <w:footerReference w:type="default" r:id="rId17"/>
      <w:pgSz w:w="16840" w:h="23820"/>
      <w:pgMar w:top="1418" w:right="1134" w:bottom="1134" w:left="1134" w:header="397" w:footer="6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F235E0C" w14:textId="77777777" w:rsidR="00263E2E" w:rsidRDefault="00263E2E">
      <w:pPr>
        <w:spacing w:after="0"/>
      </w:pPr>
      <w:r>
        <w:separator/>
      </w:r>
    </w:p>
  </w:endnote>
  <w:endnote w:type="continuationSeparator" w:id="0">
    <w:p w14:paraId="7B80A5DA" w14:textId="77777777" w:rsidR="00263E2E" w:rsidRDefault="00263E2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ＭＳ Ｐゴシック">
    <w:charset w:val="80"/>
    <w:family w:val="swiss"/>
    <w:pitch w:val="variable"/>
    <w:sig w:usb0="E00002FF" w:usb1="6AC7FDFB" w:usb2="08000012" w:usb3="00000000" w:csb0="0002009F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667CCD" w14:textId="77777777" w:rsidR="00A3243E" w:rsidRDefault="00A3243E" w:rsidP="009F47EB">
    <w:pPr>
      <w:pStyle w:val="Fuzeile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1ACEBA0A" w14:textId="77777777" w:rsidR="00A3243E" w:rsidRDefault="00A3243E" w:rsidP="009F47EB">
    <w:pPr>
      <w:pStyle w:val="Fuzeil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67D519" w14:textId="754E47AE" w:rsidR="00A3243E" w:rsidRDefault="00A3243E" w:rsidP="00460563">
    <w:pPr>
      <w:pStyle w:val="Fuzeile"/>
      <w:rPr>
        <w:rStyle w:val="Seitenzahl"/>
      </w:rPr>
    </w:pPr>
  </w:p>
  <w:p w14:paraId="36672814" w14:textId="5720E3A8" w:rsidR="00A3243E" w:rsidRDefault="00B40B4A" w:rsidP="009F47EB">
    <w:pPr>
      <w:pStyle w:val="Fuzeile"/>
      <w:jc w:val="right"/>
    </w:pPr>
    <w:r>
      <w:rPr>
        <w:noProof/>
      </w:rPr>
      <w:drawing>
        <wp:anchor distT="0" distB="0" distL="114300" distR="114300" simplePos="0" relativeHeight="251664384" behindDoc="0" locked="0" layoutInCell="1" allowOverlap="1" wp14:anchorId="7415B993" wp14:editId="11148AE2">
          <wp:simplePos x="0" y="0"/>
          <wp:positionH relativeFrom="column">
            <wp:posOffset>8509635</wp:posOffset>
          </wp:positionH>
          <wp:positionV relativeFrom="paragraph">
            <wp:posOffset>112395</wp:posOffset>
          </wp:positionV>
          <wp:extent cx="719455" cy="259080"/>
          <wp:effectExtent l="0" t="0" r="0" b="0"/>
          <wp:wrapTopAndBottom/>
          <wp:docPr id="19" name="Bild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-by-nc-sa_euro_icon.sv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9455" cy="259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417CC74" w14:textId="77777777" w:rsidR="00263E2E" w:rsidRDefault="00263E2E">
      <w:pPr>
        <w:spacing w:after="0"/>
      </w:pPr>
      <w:r>
        <w:separator/>
      </w:r>
    </w:p>
  </w:footnote>
  <w:footnote w:type="continuationSeparator" w:id="0">
    <w:p w14:paraId="09F0FB43" w14:textId="77777777" w:rsidR="00263E2E" w:rsidRDefault="00263E2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F35B08" w14:textId="77777777" w:rsidR="00A3243E" w:rsidRDefault="00A3243E" w:rsidP="009F47EB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DBE401" wp14:editId="35DD2BE8">
              <wp:simplePos x="0" y="0"/>
              <wp:positionH relativeFrom="column">
                <wp:posOffset>5080</wp:posOffset>
              </wp:positionH>
              <wp:positionV relativeFrom="paragraph">
                <wp:posOffset>85725</wp:posOffset>
              </wp:positionV>
              <wp:extent cx="9313200" cy="119674"/>
              <wp:effectExtent l="0" t="0" r="8890" b="7620"/>
              <wp:wrapNone/>
              <wp:docPr id="21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313200" cy="119674"/>
                      </a:xfrm>
                      <a:prstGeom prst="rect">
                        <a:avLst/>
                      </a:prstGeom>
                      <a:solidFill>
                        <a:srgbClr val="327A86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<a:effectLst>
                              <a:outerShdw blurRad="63500" dist="26939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3175D24" id="Rectangle 42" o:spid="_x0000_s1026" style="position:absolute;margin-left:.4pt;margin-top:6.75pt;width:733.3pt;height: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" fillcolor="#327a86" stroked="f">
              <v:textbox inset=",7.2pt,,7.2pt"/>
            </v:rect>
          </w:pict>
        </mc:Fallback>
      </mc:AlternateContent>
    </w:r>
  </w:p>
  <w:p w14:paraId="36F8257D" w14:textId="77777777" w:rsidR="00A3243E" w:rsidRDefault="00A3243E" w:rsidP="009F47EB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1575A18" wp14:editId="6F283C3C">
          <wp:simplePos x="0" y="0"/>
          <wp:positionH relativeFrom="column">
            <wp:posOffset>-152400</wp:posOffset>
          </wp:positionH>
          <wp:positionV relativeFrom="paragraph">
            <wp:posOffset>34290</wp:posOffset>
          </wp:positionV>
          <wp:extent cx="1360805" cy="563880"/>
          <wp:effectExtent l="0" t="0" r="10795" b="0"/>
          <wp:wrapSquare wrapText="bothSides"/>
          <wp:docPr id="12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_kurz_DZLM_4c_5cm.eps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60805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C2EF52" w14:textId="77777777" w:rsidR="00A3243E" w:rsidRDefault="00A3243E" w:rsidP="009F47EB">
    <w:pPr>
      <w:pStyle w:val="Kopfzeile"/>
    </w:pPr>
    <w:r>
      <w:rPr>
        <w:b/>
        <w:noProof/>
        <w:color w:val="367B8A"/>
        <w:sz w:val="36"/>
        <w:szCs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59BAAC0" wp14:editId="726BBE24">
              <wp:simplePos x="0" y="0"/>
              <wp:positionH relativeFrom="column">
                <wp:posOffset>4675167</wp:posOffset>
              </wp:positionH>
              <wp:positionV relativeFrom="paragraph">
                <wp:posOffset>50800</wp:posOffset>
              </wp:positionV>
              <wp:extent cx="4673602" cy="342900"/>
              <wp:effectExtent l="0" t="0" r="0" b="12700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73602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166F39" w14:textId="4466AA15" w:rsidR="00A3243E" w:rsidRPr="002B78A0" w:rsidRDefault="00DF7A49" w:rsidP="00DF3B98">
                          <w:pPr>
                            <w:pStyle w:val="1Ttel"/>
                            <w:jc w:val="right"/>
                          </w:pPr>
                          <w:r>
                            <w:t>Variablenterme (für Fachfremde)</w:t>
                          </w:r>
                          <w:r w:rsidR="00A3243E" w:rsidRPr="002B78A0">
                            <w:t xml:space="preserve"> </w:t>
                          </w:r>
                          <w:r w:rsidR="00A3243E">
                            <w:t>|</w:t>
                          </w:r>
                          <w:r>
                            <w:t>Baustein 1 | Arbeitsblatt</w:t>
                          </w:r>
                          <w:r w:rsidR="00A3243E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59BAAC0" id="_x0000_t202" coordsize="21600,21600" o:spt="202" path="m0,0l0,21600,21600,21600,21600,0xe">
              <v:stroke joinstyle="miter"/>
              <v:path gradientshapeok="t" o:connecttype="rect"/>
            </v:shapetype>
            <v:shape id="Textfeld_x0020_5" o:spid="_x0000_s1037" type="#_x0000_t202" style="position:absolute;left:0;text-align:left;margin-left:368.1pt;margin-top:4pt;width:368pt;height:27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" filled="f" stroked="f">
              <v:textbox>
                <w:txbxContent>
                  <w:p w14:paraId="4C166F39" w14:textId="4466AA15" w:rsidR="00A3243E" w:rsidRPr="002B78A0" w:rsidRDefault="00DF7A49" w:rsidP="00DF3B98">
                    <w:pPr>
                      <w:pStyle w:val="1Ttel"/>
                      <w:jc w:val="right"/>
                    </w:pPr>
                    <w:r>
                      <w:t>Variablenterme (für Fachfremde)</w:t>
                    </w:r>
                    <w:r w:rsidR="00A3243E" w:rsidRPr="002B78A0">
                      <w:t xml:space="preserve"> </w:t>
                    </w:r>
                    <w:r w:rsidR="00A3243E">
                      <w:t>|</w:t>
                    </w:r>
                    <w:r>
                      <w:t>Baustein 1 | Arbeitsblatt</w:t>
                    </w:r>
                    <w:r w:rsidR="00A3243E"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  <w:p w14:paraId="1963FE80" w14:textId="1E3D2047" w:rsidR="00A3243E" w:rsidRDefault="00A3243E" w:rsidP="009F47EB">
    <w:pPr>
      <w:pStyle w:val="Kopfzeile"/>
    </w:pPr>
    <w:r>
      <w:t xml:space="preserve">            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237C7"/>
    <w:multiLevelType w:val="hybridMultilevel"/>
    <w:tmpl w:val="292E3DCA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0422D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7BF57E0"/>
    <w:multiLevelType w:val="hybridMultilevel"/>
    <w:tmpl w:val="E0501626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8252A4"/>
    <w:multiLevelType w:val="hybridMultilevel"/>
    <w:tmpl w:val="280A5A04"/>
    <w:lvl w:ilvl="0" w:tplc="DACC63DC">
      <w:start w:val="1"/>
      <w:numFmt w:val="bullet"/>
      <w:pStyle w:val="5Aufzhlung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4">
    <w:nsid w:val="18812F9C"/>
    <w:multiLevelType w:val="hybridMultilevel"/>
    <w:tmpl w:val="3FDE8450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556051"/>
    <w:multiLevelType w:val="hybridMultilevel"/>
    <w:tmpl w:val="AA7CC7E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08004D"/>
    <w:multiLevelType w:val="hybridMultilevel"/>
    <w:tmpl w:val="C5AE2220"/>
    <w:lvl w:ilvl="0" w:tplc="04070017">
      <w:start w:val="1"/>
      <w:numFmt w:val="lowerLetter"/>
      <w:lvlText w:val="%1)"/>
      <w:lvlJc w:val="left"/>
      <w:pPr>
        <w:ind w:left="720" w:hanging="360"/>
      </w:pPr>
    </w:lvl>
    <w:lvl w:ilvl="1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793FF4"/>
    <w:multiLevelType w:val="hybridMultilevel"/>
    <w:tmpl w:val="878ED4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4944F05"/>
    <w:multiLevelType w:val="hybridMultilevel"/>
    <w:tmpl w:val="64DA5436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78C280F"/>
    <w:multiLevelType w:val="hybridMultilevel"/>
    <w:tmpl w:val="837EE298"/>
    <w:lvl w:ilvl="0" w:tplc="92A8A69E">
      <w:start w:val="1"/>
      <w:numFmt w:val="decimal"/>
      <w:lvlText w:val="%1."/>
      <w:lvlJc w:val="left"/>
      <w:pPr>
        <w:ind w:left="454" w:hanging="454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3F697D"/>
    <w:multiLevelType w:val="hybridMultilevel"/>
    <w:tmpl w:val="2BCA40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044259"/>
    <w:multiLevelType w:val="hybridMultilevel"/>
    <w:tmpl w:val="116CAB64"/>
    <w:lvl w:ilvl="0" w:tplc="D01C44B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971EE9A6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459844A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5FDCF8FE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BDBAFFCC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CB18056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E0F274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0C2A21CE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37BA4F6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>
    <w:nsid w:val="44D97A70"/>
    <w:multiLevelType w:val="hybridMultilevel"/>
    <w:tmpl w:val="E02EE742"/>
    <w:lvl w:ilvl="0" w:tplc="320077F2">
      <w:start w:val="1"/>
      <w:numFmt w:val="bullet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03E0F11"/>
    <w:multiLevelType w:val="hybridMultilevel"/>
    <w:tmpl w:val="60AE8156"/>
    <w:lvl w:ilvl="0" w:tplc="0407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5277541D"/>
    <w:multiLevelType w:val="hybridMultilevel"/>
    <w:tmpl w:val="39DE89EC"/>
    <w:lvl w:ilvl="0" w:tplc="A20E9C3E">
      <w:start w:val="1"/>
      <w:numFmt w:val="bullet"/>
      <w:lvlText w:val=""/>
      <w:lvlJc w:val="left"/>
      <w:pPr>
        <w:ind w:left="663" w:hanging="663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15">
    <w:nsid w:val="5F307024"/>
    <w:multiLevelType w:val="multilevel"/>
    <w:tmpl w:val="E628380E"/>
    <w:styleLink w:val="SteckbriefAufzhlung"/>
    <w:lvl w:ilvl="0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327A8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5F95724"/>
    <w:multiLevelType w:val="hybridMultilevel"/>
    <w:tmpl w:val="6D2CBADC"/>
    <w:lvl w:ilvl="0" w:tplc="A05E9DCE">
      <w:start w:val="1"/>
      <w:numFmt w:val="decimal"/>
      <w:pStyle w:val="6Nummerierung"/>
      <w:lvlText w:val="%1."/>
      <w:lvlJc w:val="left"/>
      <w:pPr>
        <w:ind w:left="360" w:hanging="360"/>
      </w:pPr>
      <w:rPr>
        <w:rFonts w:asciiTheme="majorHAnsi" w:hAnsiTheme="majorHAnsi" w:hint="default"/>
        <w:b w:val="0"/>
        <w:bCs/>
        <w:i w:val="0"/>
        <w:iCs w:val="0"/>
        <w:color w:val="327A86"/>
        <w:sz w:val="20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E092BF9"/>
    <w:multiLevelType w:val="hybridMultilevel"/>
    <w:tmpl w:val="5A3079B8"/>
    <w:lvl w:ilvl="0" w:tplc="B6961678">
      <w:start w:val="1"/>
      <w:numFmt w:val="bullet"/>
      <w:lvlText w:val=""/>
      <w:lvlJc w:val="left"/>
      <w:pPr>
        <w:ind w:left="663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5"/>
  </w:num>
  <w:num w:numId="3">
    <w:abstractNumId w:val="15"/>
  </w:num>
  <w:num w:numId="4">
    <w:abstractNumId w:val="7"/>
  </w:num>
  <w:num w:numId="5">
    <w:abstractNumId w:val="10"/>
  </w:num>
  <w:num w:numId="6">
    <w:abstractNumId w:val="0"/>
  </w:num>
  <w:num w:numId="7">
    <w:abstractNumId w:val="4"/>
  </w:num>
  <w:num w:numId="8">
    <w:abstractNumId w:val="9"/>
  </w:num>
  <w:num w:numId="9">
    <w:abstractNumId w:val="17"/>
  </w:num>
  <w:num w:numId="10">
    <w:abstractNumId w:val="2"/>
  </w:num>
  <w:num w:numId="11">
    <w:abstractNumId w:val="14"/>
  </w:num>
  <w:num w:numId="12">
    <w:abstractNumId w:val="3"/>
  </w:num>
  <w:num w:numId="13">
    <w:abstractNumId w:val="12"/>
  </w:num>
  <w:num w:numId="14">
    <w:abstractNumId w:val="16"/>
  </w:num>
  <w:num w:numId="15">
    <w:abstractNumId w:val="1"/>
  </w:num>
  <w:num w:numId="16">
    <w:abstractNumId w:val="6"/>
  </w:num>
  <w:num w:numId="17">
    <w:abstractNumId w:val="5"/>
  </w:num>
  <w:num w:numId="18">
    <w:abstractNumId w:val="11"/>
  </w:num>
  <w:num w:numId="19">
    <w:abstractNumId w:val="13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C1"/>
    <w:rsid w:val="000F4CA8"/>
    <w:rsid w:val="0010642F"/>
    <w:rsid w:val="00123CA3"/>
    <w:rsid w:val="00125D4B"/>
    <w:rsid w:val="0012799B"/>
    <w:rsid w:val="001474A4"/>
    <w:rsid w:val="00153B5A"/>
    <w:rsid w:val="001B46BC"/>
    <w:rsid w:val="001E15C5"/>
    <w:rsid w:val="001F145C"/>
    <w:rsid w:val="00202782"/>
    <w:rsid w:val="00243A7E"/>
    <w:rsid w:val="00263E2E"/>
    <w:rsid w:val="002708DB"/>
    <w:rsid w:val="00280478"/>
    <w:rsid w:val="002A0385"/>
    <w:rsid w:val="002B22F5"/>
    <w:rsid w:val="00316C22"/>
    <w:rsid w:val="0032585D"/>
    <w:rsid w:val="003357E1"/>
    <w:rsid w:val="00364016"/>
    <w:rsid w:val="003671D1"/>
    <w:rsid w:val="003C578D"/>
    <w:rsid w:val="003C797C"/>
    <w:rsid w:val="003F4DC1"/>
    <w:rsid w:val="00412F2F"/>
    <w:rsid w:val="004401B0"/>
    <w:rsid w:val="00460563"/>
    <w:rsid w:val="004728EF"/>
    <w:rsid w:val="004D3CF4"/>
    <w:rsid w:val="004D78B8"/>
    <w:rsid w:val="00561758"/>
    <w:rsid w:val="00574635"/>
    <w:rsid w:val="00577067"/>
    <w:rsid w:val="005A4FD7"/>
    <w:rsid w:val="005E1694"/>
    <w:rsid w:val="00621DED"/>
    <w:rsid w:val="00624560"/>
    <w:rsid w:val="006256AE"/>
    <w:rsid w:val="006372F2"/>
    <w:rsid w:val="00680503"/>
    <w:rsid w:val="006A61BF"/>
    <w:rsid w:val="006B0909"/>
    <w:rsid w:val="006C5065"/>
    <w:rsid w:val="007017EF"/>
    <w:rsid w:val="007408F6"/>
    <w:rsid w:val="007E71D8"/>
    <w:rsid w:val="0081487F"/>
    <w:rsid w:val="008227BA"/>
    <w:rsid w:val="00847FD8"/>
    <w:rsid w:val="00864493"/>
    <w:rsid w:val="0086553D"/>
    <w:rsid w:val="00900706"/>
    <w:rsid w:val="009163F8"/>
    <w:rsid w:val="00967DF3"/>
    <w:rsid w:val="009C5BC8"/>
    <w:rsid w:val="009F47EB"/>
    <w:rsid w:val="009F76D7"/>
    <w:rsid w:val="00A30F35"/>
    <w:rsid w:val="00A3243E"/>
    <w:rsid w:val="00A504C4"/>
    <w:rsid w:val="00AE5EBB"/>
    <w:rsid w:val="00B0075D"/>
    <w:rsid w:val="00B0118B"/>
    <w:rsid w:val="00B10167"/>
    <w:rsid w:val="00B12F20"/>
    <w:rsid w:val="00B40B4A"/>
    <w:rsid w:val="00B5748C"/>
    <w:rsid w:val="00B74379"/>
    <w:rsid w:val="00BC67C7"/>
    <w:rsid w:val="00BE3748"/>
    <w:rsid w:val="00BE5E35"/>
    <w:rsid w:val="00C27D7A"/>
    <w:rsid w:val="00C74A1A"/>
    <w:rsid w:val="00CF4BF4"/>
    <w:rsid w:val="00DF3B98"/>
    <w:rsid w:val="00DF7A49"/>
    <w:rsid w:val="00E0569C"/>
    <w:rsid w:val="00E613C3"/>
    <w:rsid w:val="00E70AA2"/>
    <w:rsid w:val="00F03B52"/>
    <w:rsid w:val="00F400A2"/>
    <w:rsid w:val="00FB3705"/>
    <w:rsid w:val="00FB6882"/>
    <w:rsid w:val="00FE30BE"/>
    <w:rsid w:val="00FE6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32C73CA"/>
  <w14:defaultImageDpi w14:val="33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rsid w:val="009F47EB"/>
    <w:pPr>
      <w:spacing w:after="240"/>
      <w:contextualSpacing/>
    </w:pPr>
  </w:style>
  <w:style w:type="paragraph" w:styleId="berschrift1">
    <w:name w:val="heading 1"/>
    <w:basedOn w:val="Standard"/>
    <w:next w:val="Standard"/>
    <w:link w:val="berschrift1Zchn"/>
    <w:uiPriority w:val="9"/>
    <w:rsid w:val="00967DF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967DF3"/>
    <w:pPr>
      <w:spacing w:before="120" w:line="271" w:lineRule="auto"/>
      <w:jc w:val="both"/>
      <w:outlineLvl w:val="1"/>
    </w:pPr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B101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327A86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rsid w:val="00967DF3"/>
    <w:pPr>
      <w:jc w:val="both"/>
    </w:pPr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67DF3"/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967DF3"/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customStyle="1" w:styleId="TitelVortragWorkshopPoster">
    <w:name w:val="Titel Vortrag/Workshop/Poster"/>
    <w:basedOn w:val="berschrift1"/>
    <w:rsid w:val="00967DF3"/>
    <w:pPr>
      <w:keepNext w:val="0"/>
      <w:keepLines w:val="0"/>
      <w:spacing w:before="200" w:after="80"/>
      <w:jc w:val="both"/>
    </w:pPr>
    <w:rPr>
      <w:b w:val="0"/>
      <w:color w:val="327A86"/>
      <w:sz w:val="22"/>
      <w:szCs w:val="2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DF3"/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customStyle="1" w:styleId="Linkpetrol">
    <w:name w:val="Link petrol"/>
    <w:basedOn w:val="Standard"/>
    <w:rsid w:val="00967DF3"/>
    <w:pPr>
      <w:spacing w:before="240"/>
      <w:jc w:val="center"/>
    </w:pPr>
    <w:rPr>
      <w:rFonts w:asciiTheme="majorHAnsi" w:hAnsiTheme="majorHAnsi"/>
      <w:color w:val="327A86"/>
      <w:sz w:val="22"/>
      <w:szCs w:val="22"/>
    </w:rPr>
  </w:style>
  <w:style w:type="numbering" w:customStyle="1" w:styleId="SteckbriefAufzhlung">
    <w:name w:val="Steckbrief_Aufzählung"/>
    <w:basedOn w:val="KeineListe"/>
    <w:uiPriority w:val="99"/>
    <w:rsid w:val="00B10167"/>
    <w:pPr>
      <w:numPr>
        <w:numId w:val="1"/>
      </w:numPr>
    </w:pPr>
  </w:style>
  <w:style w:type="character" w:customStyle="1" w:styleId="SteckbriefDateiname">
    <w:name w:val="Steckbrief_Dateiname"/>
    <w:basedOn w:val="Absatz-Standardschriftart"/>
    <w:uiPriority w:val="1"/>
    <w:rsid w:val="00B10167"/>
    <w:rPr>
      <w:rFonts w:asciiTheme="majorHAnsi" w:hAnsiTheme="majorHAnsi"/>
      <w:smallCaps/>
      <w:sz w:val="20"/>
      <w:szCs w:val="20"/>
    </w:rPr>
  </w:style>
  <w:style w:type="paragraph" w:customStyle="1" w:styleId="4Flietext">
    <w:name w:val="4.Fließtext"/>
    <w:link w:val="4FlietextZchn"/>
    <w:autoRedefine/>
    <w:qFormat/>
    <w:rsid w:val="004401B0"/>
    <w:pPr>
      <w:framePr w:hSpace="141" w:wrap="around" w:vAnchor="page" w:hAnchor="margin" w:x="57" w:y="7216"/>
      <w:spacing w:line="240" w:lineRule="exact"/>
      <w:jc w:val="both"/>
    </w:pPr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customStyle="1" w:styleId="SteckbriefMaterialLiteratur">
    <w:name w:val="Steckbrief Material/Literatur"/>
    <w:autoRedefine/>
    <w:rsid w:val="00B10167"/>
    <w:pPr>
      <w:spacing w:line="240" w:lineRule="exact"/>
    </w:pPr>
    <w:rPr>
      <w:rFonts w:ascii="Calibri" w:eastAsia="Times New Roman" w:hAnsi="Calibri" w:cs="Times New Roman"/>
      <w:b/>
      <w:color w:val="327A86"/>
      <w:sz w:val="18"/>
      <w:szCs w:val="18"/>
    </w:rPr>
  </w:style>
  <w:style w:type="paragraph" w:customStyle="1" w:styleId="3aMiniberschrift">
    <w:name w:val="3a.Miniüberschrift"/>
    <w:basedOn w:val="Standard"/>
    <w:qFormat/>
    <w:rsid w:val="004401B0"/>
    <w:pPr>
      <w:spacing w:after="0" w:line="240" w:lineRule="exact"/>
      <w:contextualSpacing w:val="0"/>
    </w:pPr>
    <w:rPr>
      <w:rFonts w:asciiTheme="majorHAnsi" w:eastAsiaTheme="majorEastAsia" w:hAnsiTheme="majorHAnsi" w:cstheme="majorBidi"/>
      <w:b/>
      <w:bCs/>
      <w:sz w:val="19"/>
      <w:szCs w:val="20"/>
    </w:rPr>
  </w:style>
  <w:style w:type="table" w:customStyle="1" w:styleId="SteckbriefText">
    <w:name w:val="Steckbrief Text"/>
    <w:basedOn w:val="NormaleTabelle"/>
    <w:uiPriority w:val="99"/>
    <w:rsid w:val="00B10167"/>
    <w:rPr>
      <w:rFonts w:asciiTheme="majorHAnsi" w:eastAsiaTheme="majorEastAsia" w:hAnsiTheme="majorHAnsi" w:cstheme="majorBidi"/>
      <w:sz w:val="22"/>
      <w:szCs w:val="22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berschrift">
    <w:name w:val="3.Überschrift"/>
    <w:basedOn w:val="berschrift3"/>
    <w:autoRedefine/>
    <w:qFormat/>
    <w:rsid w:val="002A0385"/>
    <w:pPr>
      <w:keepNext w:val="0"/>
      <w:keepLines w:val="0"/>
      <w:spacing w:before="0" w:after="0" w:line="276" w:lineRule="auto"/>
      <w:outlineLvl w:val="9"/>
    </w:pPr>
    <w:rPr>
      <w:rFonts w:ascii="Calibri" w:hAnsi="Calibri"/>
      <w:iCs/>
      <w:color w:val="327A86"/>
      <w:spacing w:val="5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10167"/>
    <w:rPr>
      <w:rFonts w:asciiTheme="majorHAnsi" w:eastAsiaTheme="majorEastAsia" w:hAnsiTheme="majorHAnsi" w:cstheme="majorBidi"/>
      <w:b/>
      <w:bCs/>
      <w:color w:val="327A86" w:themeColor="accent1"/>
    </w:rPr>
  </w:style>
  <w:style w:type="paragraph" w:customStyle="1" w:styleId="7Literatur">
    <w:name w:val="7.Literatur"/>
    <w:basedOn w:val="4Flietext"/>
    <w:qFormat/>
    <w:rsid w:val="004401B0"/>
    <w:pPr>
      <w:framePr w:wrap="around"/>
      <w:spacing w:after="80"/>
      <w:ind w:left="170" w:hanging="170"/>
    </w:pPr>
  </w:style>
  <w:style w:type="paragraph" w:customStyle="1" w:styleId="SteckbriefTITEL">
    <w:name w:val="Steckbrief_TITEL"/>
    <w:basedOn w:val="3berschrift"/>
    <w:rsid w:val="00B10167"/>
    <w:pPr>
      <w:spacing w:before="200"/>
    </w:pPr>
    <w:rPr>
      <w:sz w:val="28"/>
    </w:rPr>
  </w:style>
  <w:style w:type="table" w:styleId="Tabellenraster">
    <w:name w:val="Table Grid"/>
    <w:basedOn w:val="NormaleTabelle"/>
    <w:uiPriority w:val="59"/>
    <w:rsid w:val="005E1694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pfzeile">
    <w:name w:val="header"/>
    <w:basedOn w:val="Standard"/>
    <w:link w:val="Kopf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KopfzeileZchn">
    <w:name w:val="Kopfzeile Zchn"/>
    <w:basedOn w:val="Absatz-Standardschriftart"/>
    <w:link w:val="Kopfzeile"/>
    <w:rsid w:val="005E1694"/>
    <w:rPr>
      <w:rFonts w:ascii="Calibri" w:eastAsia="Times New Roman" w:hAnsi="Calibri" w:cs="Times New Roman"/>
      <w:sz w:val="20"/>
      <w:szCs w:val="22"/>
    </w:rPr>
  </w:style>
  <w:style w:type="paragraph" w:styleId="Fuzeile">
    <w:name w:val="footer"/>
    <w:basedOn w:val="Standard"/>
    <w:link w:val="Fu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FuzeileZchn">
    <w:name w:val="Fußzeile Zchn"/>
    <w:basedOn w:val="Absatz-Standardschriftart"/>
    <w:link w:val="Fuzeile"/>
    <w:rsid w:val="005E1694"/>
    <w:rPr>
      <w:rFonts w:ascii="Calibri" w:eastAsia="Times New Roman" w:hAnsi="Calibri" w:cs="Times New Roman"/>
      <w:sz w:val="20"/>
      <w:szCs w:val="22"/>
    </w:rPr>
  </w:style>
  <w:style w:type="character" w:styleId="Seitenzahl">
    <w:name w:val="page number"/>
    <w:basedOn w:val="Absatz-Standardschriftart"/>
    <w:rsid w:val="005E1694"/>
  </w:style>
  <w:style w:type="paragraph" w:styleId="Listenabsatz">
    <w:name w:val="List Paragraph"/>
    <w:basedOn w:val="Standard"/>
    <w:link w:val="ListenabsatzZchn"/>
    <w:uiPriority w:val="34"/>
    <w:qFormat/>
    <w:rsid w:val="009F47EB"/>
    <w:pPr>
      <w:ind w:left="720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0563"/>
    <w:pPr>
      <w:spacing w:after="0"/>
    </w:pPr>
    <w:rPr>
      <w:rFonts w:ascii="Lucida Grande" w:hAnsi="Lucida Grande" w:cs="Lucida Grande"/>
      <w:sz w:val="18"/>
      <w:szCs w:val="18"/>
    </w:rPr>
  </w:style>
  <w:style w:type="paragraph" w:customStyle="1" w:styleId="2Autoren">
    <w:name w:val="2.Autoren"/>
    <w:basedOn w:val="Standard"/>
    <w:qFormat/>
    <w:rsid w:val="002B22F5"/>
    <w:pPr>
      <w:overflowPunct w:val="0"/>
      <w:autoSpaceDE w:val="0"/>
      <w:autoSpaceDN w:val="0"/>
      <w:adjustRightInd w:val="0"/>
      <w:spacing w:before="200"/>
      <w:textAlignment w:val="baseline"/>
    </w:pPr>
    <w:rPr>
      <w:rFonts w:asciiTheme="majorHAnsi" w:hAnsiTheme="majorHAnsi"/>
      <w:sz w:val="20"/>
      <w:szCs w:val="20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0563"/>
    <w:rPr>
      <w:rFonts w:ascii="Lucida Grande" w:hAnsi="Lucida Grande" w:cs="Lucida Grande"/>
      <w:sz w:val="18"/>
      <w:szCs w:val="18"/>
    </w:rPr>
  </w:style>
  <w:style w:type="character" w:customStyle="1" w:styleId="LinkSteckbrief">
    <w:name w:val="Link_Steckbrief"/>
    <w:basedOn w:val="Absatz-Standardschriftart"/>
    <w:uiPriority w:val="1"/>
    <w:rsid w:val="008227BA"/>
    <w:rPr>
      <w:rFonts w:ascii="Calibri" w:eastAsia="Times New Roman" w:hAnsi="Calibri" w:cs="Times New Roman"/>
      <w:color w:val="327A86"/>
      <w:sz w:val="20"/>
      <w:szCs w:val="20"/>
    </w:rPr>
  </w:style>
  <w:style w:type="paragraph" w:customStyle="1" w:styleId="1Ttel">
    <w:name w:val="1.Ttel"/>
    <w:basedOn w:val="Standard"/>
    <w:link w:val="1TtelZchn"/>
    <w:qFormat/>
    <w:rsid w:val="00E0569C"/>
    <w:pPr>
      <w:overflowPunct w:val="0"/>
      <w:autoSpaceDE w:val="0"/>
      <w:autoSpaceDN w:val="0"/>
      <w:adjustRightInd w:val="0"/>
      <w:spacing w:after="120"/>
      <w:jc w:val="both"/>
      <w:textAlignment w:val="baseline"/>
      <w:outlineLvl w:val="0"/>
    </w:pPr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5Aufzhlung">
    <w:name w:val="5.Aufzählung"/>
    <w:basedOn w:val="4Flietext"/>
    <w:link w:val="5AufzhlungZchn"/>
    <w:qFormat/>
    <w:rsid w:val="006C5065"/>
    <w:pPr>
      <w:keepLines/>
      <w:framePr w:wrap="around"/>
      <w:numPr>
        <w:numId w:val="12"/>
      </w:numPr>
      <w:ind w:left="227" w:hanging="227"/>
    </w:pPr>
  </w:style>
  <w:style w:type="character" w:customStyle="1" w:styleId="1TtelZchn">
    <w:name w:val="1.Ttel Zchn"/>
    <w:basedOn w:val="KopfzeileZchn"/>
    <w:link w:val="1Ttel"/>
    <w:rsid w:val="00E0569C"/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6Nummerierung">
    <w:name w:val="6.Nummerierung"/>
    <w:basedOn w:val="5Aufzhlung"/>
    <w:link w:val="6NummerierungZchn"/>
    <w:qFormat/>
    <w:rsid w:val="00FE30BE"/>
    <w:pPr>
      <w:framePr w:wrap="around"/>
      <w:numPr>
        <w:numId w:val="14"/>
      </w:numPr>
      <w:ind w:left="357" w:hanging="357"/>
      <w:jc w:val="left"/>
    </w:pPr>
  </w:style>
  <w:style w:type="character" w:customStyle="1" w:styleId="4FlietextZchn">
    <w:name w:val="4.Fließtext Zchn"/>
    <w:basedOn w:val="Absatz-Standardschriftart"/>
    <w:link w:val="4Flietext"/>
    <w:rsid w:val="004401B0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customStyle="1" w:styleId="5AufzhlungZchn">
    <w:name w:val="5.Aufzählung Zchn"/>
    <w:basedOn w:val="4FlietextZchn"/>
    <w:link w:val="5Aufzhlung"/>
    <w:rsid w:val="006C5065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E30BE"/>
    <w:rPr>
      <w:sz w:val="16"/>
      <w:szCs w:val="16"/>
    </w:rPr>
  </w:style>
  <w:style w:type="character" w:customStyle="1" w:styleId="6NummerierungZchn">
    <w:name w:val="6.Nummerierung Zchn"/>
    <w:basedOn w:val="5AufzhlungZchn"/>
    <w:link w:val="6Nummerierung"/>
    <w:rsid w:val="00FE30BE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E30B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E30B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E30B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E30BE"/>
    <w:rPr>
      <w:b/>
      <w:bCs/>
      <w:sz w:val="20"/>
      <w:szCs w:val="20"/>
    </w:rPr>
  </w:style>
  <w:style w:type="paragraph" w:customStyle="1" w:styleId="8BildunterschriftArbeitsbltter">
    <w:name w:val="8. BildunterschriftArbeitsblätter"/>
    <w:basedOn w:val="Standard"/>
    <w:qFormat/>
    <w:rsid w:val="00BE5E35"/>
    <w:rPr>
      <w:sz w:val="18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2A0385"/>
  </w:style>
  <w:style w:type="character" w:styleId="Platzhaltertext">
    <w:name w:val="Placeholder Text"/>
    <w:basedOn w:val="Absatz-Standardschriftart"/>
    <w:uiPriority w:val="99"/>
    <w:semiHidden/>
    <w:rsid w:val="007E71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1126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93331">
          <w:marLeft w:val="1166"/>
          <w:marRight w:val="0"/>
          <w:marTop w:val="82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81881">
          <w:marLeft w:val="1166"/>
          <w:marRight w:val="0"/>
          <w:marTop w:val="82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07627">
          <w:marLeft w:val="1166"/>
          <w:marRight w:val="0"/>
          <w:marTop w:val="82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9586">
          <w:marLeft w:val="1166"/>
          <w:marRight w:val="0"/>
          <w:marTop w:val="82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086344">
          <w:marLeft w:val="1166"/>
          <w:marRight w:val="0"/>
          <w:marTop w:val="82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089242">
          <w:marLeft w:val="1166"/>
          <w:marRight w:val="0"/>
          <w:marTop w:val="82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tiff"/><Relationship Id="rId12" Type="http://schemas.openxmlformats.org/officeDocument/2006/relationships/image" Target="media/image5.tiff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header" Target="header1.xml"/><Relationship Id="rId16" Type="http://schemas.openxmlformats.org/officeDocument/2006/relationships/footer" Target="footer1.xml"/><Relationship Id="rId17" Type="http://schemas.openxmlformats.org/officeDocument/2006/relationships/footer" Target="footer2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Relationship Id="rId9" Type="http://schemas.openxmlformats.org/officeDocument/2006/relationships/image" Target="media/image2.png"/><Relationship Id="rId10" Type="http://schemas.openxmlformats.org/officeDocument/2006/relationships/image" Target="media/image3.tif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DZLM/CD_CI/Vorlagen/Vorlagenpaket_MaterialDZLM_201617/Vorlage%20Steckbrief_DZLM-Fortbildungsbaustein.dotx" TargetMode="External"/></Relationships>
</file>

<file path=word/theme/theme1.xml><?xml version="1.0" encoding="utf-8"?>
<a:theme xmlns:a="http://schemas.openxmlformats.org/drawingml/2006/main" name="DZLM_Design">
  <a:themeElements>
    <a:clrScheme name="DZLM">
      <a:dk1>
        <a:sysClr val="windowText" lastClr="000000"/>
      </a:dk1>
      <a:lt1>
        <a:sysClr val="window" lastClr="FFFFFF"/>
      </a:lt1>
      <a:dk2>
        <a:srgbClr val="327A86"/>
      </a:dk2>
      <a:lt2>
        <a:srgbClr val="CDB987"/>
      </a:lt2>
      <a:accent1>
        <a:srgbClr val="327A86"/>
      </a:accent1>
      <a:accent2>
        <a:srgbClr val="F8B44F"/>
      </a:accent2>
      <a:accent3>
        <a:srgbClr val="737373"/>
      </a:accent3>
      <a:accent4>
        <a:srgbClr val="CDB987"/>
      </a:accent4>
      <a:accent5>
        <a:srgbClr val="000000"/>
      </a:accent5>
      <a:accent6>
        <a:srgbClr val="FFFFFF"/>
      </a:accent6>
      <a:hlink>
        <a:srgbClr val="00B0F0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bg1"/>
        </a:solidFill>
        <a:ln w="9525" cap="flat" cmpd="sng" algn="ctr">
          <a:solidFill>
            <a:schemeClr val="tx2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rtlCol="0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2000" b="0" i="0" u="none" strike="noStrike" cap="none" normalizeH="0" baseline="0" dirty="0" err="1" smtClean="0">
            <a:ln>
              <a:noFill/>
            </a:ln>
            <a:solidFill>
              <a:schemeClr val="tx1"/>
            </a:solidFill>
            <a:effectLst/>
            <a:latin typeface="Calibri" panose="020F0502020204030204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e-DE" sz="2400" b="0" i="0" u="none" strike="noStrike" cap="none" normalizeH="0" baseline="0">
            <a:ln>
              <a:noFill/>
            </a:ln>
            <a:solidFill>
              <a:schemeClr val="tx1"/>
            </a:solidFill>
            <a:effectLst/>
            <a:latin typeface="Arial" charset="0"/>
            <a:ea typeface="ＭＳ Ｐゴシック" charset="-128"/>
            <a:cs typeface="ＭＳ Ｐゴシック" charset="-128"/>
          </a:defRPr>
        </a:defPPr>
      </a:lstStyle>
    </a:lnDef>
    <a:txDef>
      <a:spPr>
        <a:noFill/>
      </a:spPr>
      <a:bodyPr wrap="square" rtlCol="0">
        <a:spAutoFit/>
      </a:bodyPr>
      <a:lstStyle>
        <a:defPPr>
          <a:defRPr sz="2000" dirty="0">
            <a:latin typeface="Calibri" panose="020F0502020204030204" pitchFamily="34" charset="0"/>
          </a:defRPr>
        </a:defPPr>
      </a:lstStyle>
    </a:txDef>
  </a:objectDefaults>
  <a:extraClrSchemeLst>
    <a:extraClrScheme>
      <a:clrScheme name="Leere Präsentation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713E39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BBAFAE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DZLM_Juni2015 _Präsentation_Vorlage.potx" id="{4403B78A-53FD-4E46-8F0C-8727F1696680}" vid="{EE17F2D2-6447-4ED2-A9F9-03F57224F0B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C39373-3918-3448-90E8-6E9D27D12C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 Steckbrief_DZLM-Fortbildungsbaustein.dotx</Template>
  <TotalTime>0</TotalTime>
  <Pages>1</Pages>
  <Words>6</Words>
  <Characters>42</Characters>
  <Application>Microsoft Macintosh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Regine Brandtner</dc:creator>
  <cp:keywords/>
  <dc:description/>
  <cp:lastModifiedBy>Steffen Lünne</cp:lastModifiedBy>
  <cp:revision>2</cp:revision>
  <cp:lastPrinted>2017-03-29T13:51:00Z</cp:lastPrinted>
  <dcterms:created xsi:type="dcterms:W3CDTF">2017-12-15T08:32:00Z</dcterms:created>
  <dcterms:modified xsi:type="dcterms:W3CDTF">2017-12-15T08:32:00Z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1972289790</vt:i4>
  </property>
</Properties>
</file>